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BE94" w14:textId="77777777" w:rsidR="006E6A51" w:rsidRDefault="00941034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>r 2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700742A" w14:textId="12F2BA38" w:rsidR="00941034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</w:t>
      </w:r>
      <w:r w:rsidR="007431D7" w:rsidRPr="00941034">
        <w:rPr>
          <w:rFonts w:ascii="Arial" w:hAnsi="Arial" w:cs="Arial"/>
          <w:b/>
          <w:bCs/>
          <w:color w:val="auto"/>
          <w:sz w:val="24"/>
          <w:szCs w:val="24"/>
        </w:rPr>
        <w:t>O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ferenta </w:t>
      </w:r>
    </w:p>
    <w:p w14:paraId="2198B4BB" w14:textId="5141DE78" w:rsidR="00A25D7C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  <w:bookmarkEnd w:id="0"/>
    </w:p>
    <w:p w14:paraId="7A5A3EC0" w14:textId="77777777" w:rsidR="00A25D7C" w:rsidRDefault="00A25D7C" w:rsidP="00A25D7C">
      <w:pPr>
        <w:jc w:val="right"/>
        <w:rPr>
          <w:rFonts w:cs="Arial"/>
          <w:b/>
          <w:sz w:val="18"/>
        </w:rPr>
      </w:pPr>
    </w:p>
    <w:p w14:paraId="22C2EE1D" w14:textId="77777777" w:rsidR="001C77FA" w:rsidRPr="00E12B8E" w:rsidRDefault="001C77FA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061F20D5" w14:textId="25042D91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 xml:space="preserve">OFERENTA BIORĄCEGO UDZIAŁ W </w:t>
      </w:r>
      <w:r w:rsidR="00D03273">
        <w:rPr>
          <w:rFonts w:cs="Arial"/>
          <w:b/>
          <w:sz w:val="20"/>
        </w:rPr>
        <w:t>ZAPYTANIU</w:t>
      </w:r>
      <w:r w:rsidRPr="00CC3BE6">
        <w:rPr>
          <w:rFonts w:cs="Arial"/>
          <w:b/>
          <w:sz w:val="20"/>
        </w:rPr>
        <w:t xml:space="preserve"> ZAKUPOWYM</w:t>
      </w:r>
    </w:p>
    <w:p w14:paraId="733B3962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</w:p>
    <w:p w14:paraId="24285F65" w14:textId="77777777" w:rsidR="001C77FA" w:rsidRPr="00CC3BE6" w:rsidRDefault="001C77FA" w:rsidP="00A25D7C">
      <w:pPr>
        <w:jc w:val="center"/>
        <w:rPr>
          <w:rFonts w:cs="Arial"/>
          <w:sz w:val="20"/>
        </w:rPr>
      </w:pPr>
    </w:p>
    <w:p w14:paraId="71797AF4" w14:textId="77777777" w:rsidR="004D42C7" w:rsidRPr="00E12B8E" w:rsidRDefault="004D42C7" w:rsidP="004D42C7">
      <w:pPr>
        <w:jc w:val="center"/>
        <w:rPr>
          <w:rFonts w:cs="Arial"/>
          <w:b/>
          <w:sz w:val="18"/>
        </w:rPr>
      </w:pPr>
    </w:p>
    <w:p w14:paraId="5C6ECADD" w14:textId="77777777" w:rsidR="004D42C7" w:rsidRPr="00E12B8E" w:rsidRDefault="004D42C7" w:rsidP="004D42C7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2169739A" w14:textId="77777777" w:rsidR="004D42C7" w:rsidRPr="00E12B8E" w:rsidRDefault="004D42C7" w:rsidP="004D42C7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6584A353" w14:textId="77777777" w:rsidR="004D42C7" w:rsidRPr="00E12B8E" w:rsidRDefault="004D42C7" w:rsidP="004D42C7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C7A92D3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755F832A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6C37CC47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33A4C0E5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5288E9D5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97F65A5" w14:textId="77777777" w:rsidR="004D42C7" w:rsidRDefault="004D42C7" w:rsidP="004D42C7">
      <w:pPr>
        <w:jc w:val="center"/>
        <w:rPr>
          <w:rFonts w:cs="Arial"/>
          <w:i/>
          <w:sz w:val="18"/>
        </w:rPr>
      </w:pPr>
    </w:p>
    <w:p w14:paraId="576B5FE7" w14:textId="77777777" w:rsidR="004D42C7" w:rsidRDefault="004D42C7" w:rsidP="004D42C7">
      <w:pPr>
        <w:jc w:val="center"/>
        <w:rPr>
          <w:rFonts w:cs="Arial"/>
          <w:i/>
          <w:sz w:val="18"/>
        </w:rPr>
      </w:pPr>
    </w:p>
    <w:p w14:paraId="4D4B0F83" w14:textId="77777777" w:rsidR="004D42C7" w:rsidRPr="001B7C29" w:rsidRDefault="004D42C7" w:rsidP="004D42C7">
      <w:pPr>
        <w:jc w:val="center"/>
        <w:rPr>
          <w:rFonts w:cs="Arial"/>
          <w:bCs/>
          <w:i/>
          <w:sz w:val="18"/>
        </w:rPr>
      </w:pPr>
      <w:r w:rsidRPr="00DB2022">
        <w:rPr>
          <w:rFonts w:cs="Arial"/>
          <w:bCs/>
          <w:i/>
          <w:sz w:val="18"/>
        </w:rPr>
        <w:t>oświadczam/-y, że Oferent</w:t>
      </w:r>
      <w:r w:rsidRPr="001B7C29">
        <w:rPr>
          <w:rFonts w:cs="Arial"/>
          <w:bCs/>
          <w:i/>
          <w:sz w:val="18"/>
        </w:rPr>
        <w:t>:</w:t>
      </w:r>
    </w:p>
    <w:p w14:paraId="539EF253" w14:textId="77777777" w:rsidR="004D42C7" w:rsidRPr="001B7C29" w:rsidRDefault="004D42C7" w:rsidP="004D42C7">
      <w:pPr>
        <w:jc w:val="center"/>
        <w:rPr>
          <w:rFonts w:cs="Arial"/>
          <w:bCs/>
          <w:i/>
          <w:sz w:val="18"/>
        </w:rPr>
      </w:pPr>
    </w:p>
    <w:p w14:paraId="13C33CE9" w14:textId="77777777" w:rsidR="004D42C7" w:rsidRPr="001B7C29" w:rsidRDefault="004D42C7" w:rsidP="004D42C7">
      <w:pPr>
        <w:numPr>
          <w:ilvl w:val="0"/>
          <w:numId w:val="9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bCs/>
          <w:sz w:val="18"/>
        </w:rPr>
      </w:pPr>
      <w:r w:rsidRPr="00DB2022">
        <w:rPr>
          <w:rFonts w:eastAsia="Calibri" w:cs="Arial"/>
          <w:bCs/>
          <w:sz w:val="18"/>
        </w:rPr>
        <w:t>składa ofertę</w:t>
      </w:r>
      <w:r w:rsidRPr="00DB2022">
        <w:rPr>
          <w:rFonts w:eastAsia="Calibri" w:cs="Arial"/>
          <w:bCs/>
          <w:sz w:val="18"/>
          <w:vertAlign w:val="superscript"/>
        </w:rPr>
        <w:footnoteReference w:id="1"/>
      </w:r>
      <w:r w:rsidRPr="00DB2022">
        <w:rPr>
          <w:rFonts w:eastAsia="Calibri" w:cs="Arial"/>
          <w:bCs/>
          <w:sz w:val="18"/>
        </w:rPr>
        <w:t>:</w:t>
      </w:r>
    </w:p>
    <w:p w14:paraId="4404798E" w14:textId="77777777" w:rsidR="004D42C7" w:rsidRPr="001B7C29" w:rsidRDefault="004D42C7" w:rsidP="004D42C7">
      <w:pPr>
        <w:numPr>
          <w:ilvl w:val="1"/>
          <w:numId w:val="9"/>
        </w:numPr>
        <w:jc w:val="both"/>
        <w:rPr>
          <w:rFonts w:eastAsia="Calibri" w:cs="Arial"/>
          <w:bCs/>
          <w:sz w:val="18"/>
        </w:rPr>
      </w:pPr>
      <w:r w:rsidRPr="001B7C29">
        <w:rPr>
          <w:rFonts w:eastAsia="Calibri" w:cs="Arial"/>
          <w:bCs/>
          <w:sz w:val="18"/>
        </w:rPr>
        <w:t>samodzielnie</w:t>
      </w:r>
      <w:bookmarkStart w:id="1" w:name="_Hlk227612783"/>
    </w:p>
    <w:p w14:paraId="7AB81E4A" w14:textId="77777777" w:rsidR="004D42C7" w:rsidRPr="00DB2022" w:rsidRDefault="004D42C7" w:rsidP="004D42C7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046EF7B2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DB2022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3021100D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bookmarkStart w:id="2" w:name="_Hlk227612771"/>
      <w:r w:rsidRPr="00DB2022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F7198E3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44033852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DB2022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4A94855E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3ECD5059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DB2022">
        <w:rPr>
          <w:rFonts w:cs="Arial"/>
          <w:bCs/>
          <w:i/>
          <w:color w:val="000000"/>
          <w:sz w:val="16"/>
        </w:rPr>
        <w:t>umer REGON: _________________</w:t>
      </w:r>
    </w:p>
    <w:p w14:paraId="65904111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6A1D281A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DB2022">
        <w:rPr>
          <w:rFonts w:cs="Arial"/>
          <w:bCs/>
          <w:i/>
          <w:color w:val="000000"/>
          <w:sz w:val="16"/>
        </w:rPr>
        <w:t>umer NIP: _________________</w:t>
      </w:r>
    </w:p>
    <w:p w14:paraId="7B98621B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1FF89EE5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1FF47F0D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01BAD09F" w14:textId="77777777" w:rsidR="004D42C7" w:rsidRDefault="0055649F" w:rsidP="004D42C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064C1A">
        <w:rPr>
          <w:rFonts w:cs="Arial"/>
          <w:bCs/>
          <w:i/>
          <w:color w:val="000000"/>
          <w:sz w:val="16"/>
        </w:rPr>
        <w:t xml:space="preserve"> </w:t>
      </w:r>
      <w:r w:rsidR="004D42C7" w:rsidRPr="00DB2022">
        <w:rPr>
          <w:rFonts w:cs="Arial"/>
          <w:bCs/>
          <w:i/>
          <w:color w:val="000000"/>
          <w:sz w:val="16"/>
        </w:rPr>
        <w:t>Tak,</w:t>
      </w:r>
      <w:r w:rsidR="004D42C7">
        <w:rPr>
          <w:rFonts w:cs="Arial"/>
          <w:bCs/>
          <w:i/>
          <w:color w:val="000000"/>
          <w:sz w:val="16"/>
        </w:rPr>
        <w:t xml:space="preserve"> kraj rejestracji </w:t>
      </w:r>
      <w:r w:rsidR="004D42C7" w:rsidRPr="0062304B">
        <w:rPr>
          <w:rFonts w:cs="Arial"/>
          <w:bCs/>
          <w:i/>
          <w:color w:val="000000"/>
          <w:sz w:val="16"/>
        </w:rPr>
        <w:t>_________________</w:t>
      </w:r>
      <w:r w:rsidR="004D42C7">
        <w:rPr>
          <w:rFonts w:cs="Arial"/>
          <w:bCs/>
          <w:i/>
          <w:color w:val="000000"/>
          <w:sz w:val="16"/>
        </w:rPr>
        <w:t xml:space="preserve">, numer VAT-UE </w:t>
      </w:r>
      <w:r w:rsidR="004D42C7" w:rsidRPr="0062304B">
        <w:rPr>
          <w:rFonts w:cs="Arial"/>
          <w:bCs/>
          <w:i/>
          <w:color w:val="000000"/>
          <w:sz w:val="16"/>
        </w:rPr>
        <w:t>_________________</w:t>
      </w:r>
      <w:r w:rsidR="004D42C7">
        <w:rPr>
          <w:rFonts w:cs="Arial"/>
          <w:bCs/>
          <w:i/>
          <w:color w:val="000000"/>
          <w:sz w:val="16"/>
        </w:rPr>
        <w:t>,</w:t>
      </w:r>
    </w:p>
    <w:p w14:paraId="76E20E65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594F2018" w14:textId="77777777" w:rsidR="004D42C7" w:rsidRDefault="0055649F" w:rsidP="004D42C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4D42C7" w:rsidRPr="00DB2022">
        <w:rPr>
          <w:rFonts w:cs="Arial"/>
          <w:bCs/>
          <w:i/>
          <w:color w:val="000000"/>
          <w:sz w:val="16"/>
        </w:rPr>
        <w:t>Nie</w:t>
      </w:r>
      <w:r w:rsidR="004D42C7">
        <w:rPr>
          <w:rFonts w:cs="Arial"/>
          <w:bCs/>
          <w:i/>
          <w:color w:val="000000"/>
          <w:sz w:val="16"/>
        </w:rPr>
        <w:t xml:space="preserve"> </w:t>
      </w:r>
    </w:p>
    <w:p w14:paraId="4B8F1CBF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4C4EB808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bookmarkEnd w:id="2"/>
    <w:p w14:paraId="02F6F349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bookmarkEnd w:id="1"/>
    <w:p w14:paraId="56DFEBF8" w14:textId="77777777" w:rsidR="004D42C7" w:rsidRPr="00DB2022" w:rsidRDefault="004D42C7" w:rsidP="004D42C7">
      <w:pPr>
        <w:jc w:val="center"/>
        <w:rPr>
          <w:rFonts w:cs="Arial"/>
          <w:bCs/>
          <w:i/>
          <w:color w:val="000000"/>
          <w:sz w:val="16"/>
        </w:rPr>
      </w:pPr>
    </w:p>
    <w:p w14:paraId="676C68A1" w14:textId="77777777" w:rsidR="004D42C7" w:rsidRPr="00E12B8E" w:rsidRDefault="004D42C7" w:rsidP="004D42C7">
      <w:pPr>
        <w:ind w:left="1440"/>
        <w:jc w:val="both"/>
        <w:rPr>
          <w:rFonts w:eastAsia="Calibri" w:cs="Arial"/>
          <w:sz w:val="18"/>
        </w:rPr>
      </w:pPr>
    </w:p>
    <w:p w14:paraId="44F6C9AC" w14:textId="77777777" w:rsidR="004D42C7" w:rsidRPr="00C90D3B" w:rsidRDefault="004D42C7" w:rsidP="004D42C7">
      <w:pPr>
        <w:numPr>
          <w:ilvl w:val="1"/>
          <w:numId w:val="9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4AA39583" w14:textId="77777777" w:rsidR="004D42C7" w:rsidRPr="00C90D3B" w:rsidRDefault="004D42C7" w:rsidP="004D42C7">
      <w:pPr>
        <w:ind w:left="1440"/>
        <w:jc w:val="both"/>
        <w:rPr>
          <w:rFonts w:eastAsia="Calibri" w:cs="Arial"/>
          <w:sz w:val="18"/>
          <w:highlight w:val="lightGray"/>
        </w:rPr>
      </w:pPr>
      <w:bookmarkStart w:id="3" w:name="_Hlk227612875"/>
    </w:p>
    <w:p w14:paraId="00ABAE1E" w14:textId="77777777" w:rsidR="004D42C7" w:rsidRDefault="004D42C7" w:rsidP="004D42C7">
      <w:pPr>
        <w:numPr>
          <w:ilvl w:val="0"/>
          <w:numId w:val="10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5435B1C" w14:textId="77777777" w:rsidR="004D42C7" w:rsidRDefault="004D42C7" w:rsidP="004D42C7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40B3371" w14:textId="77777777" w:rsidR="004D42C7" w:rsidRDefault="004D42C7" w:rsidP="004D42C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0CC13512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B1D9DCC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6A3B8608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891C28B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AE0F59B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 w:rsidRPr="00DB2022">
        <w:rPr>
          <w:rFonts w:cs="Arial"/>
          <w:i/>
          <w:sz w:val="16"/>
          <w:highlight w:val="lightGray"/>
        </w:rPr>
        <w:t>Rejestracja VAT-UE w innym kraju niż Polska:</w:t>
      </w:r>
    </w:p>
    <w:p w14:paraId="033B3479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1158AE6C" w14:textId="77777777" w:rsidR="004D42C7" w:rsidRPr="00DB2022" w:rsidRDefault="0055649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12281C03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7C7611A" w14:textId="77777777" w:rsidR="004D42C7" w:rsidRPr="00DB2022" w:rsidRDefault="0055649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Nie </w:t>
      </w:r>
    </w:p>
    <w:p w14:paraId="26E4FD43" w14:textId="77777777" w:rsidR="004D42C7" w:rsidRPr="00C81E07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9D4AC83" w14:textId="77777777" w:rsidR="004D42C7" w:rsidRPr="00C81E07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EEAE7C5" w14:textId="77777777" w:rsidR="004D42C7" w:rsidRPr="00C81E07" w:rsidRDefault="004D42C7" w:rsidP="004D42C7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04CA43AA" w14:textId="77777777" w:rsidR="004D42C7" w:rsidRPr="00C81E07" w:rsidRDefault="004D42C7" w:rsidP="004D42C7">
      <w:pPr>
        <w:numPr>
          <w:ilvl w:val="0"/>
          <w:numId w:val="10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lastRenderedPageBreak/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E929517" w14:textId="77777777" w:rsidR="004D42C7" w:rsidRPr="00DB2022" w:rsidRDefault="004D42C7" w:rsidP="004D42C7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386E865F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0325BD63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REGON: _________________</w:t>
      </w:r>
    </w:p>
    <w:p w14:paraId="59DF2E65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6203B1B5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NIP: _________________</w:t>
      </w:r>
    </w:p>
    <w:p w14:paraId="42C55581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76E0D28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 w:rsidRPr="00DB2022">
        <w:rPr>
          <w:rFonts w:cs="Arial"/>
          <w:i/>
          <w:sz w:val="16"/>
          <w:highlight w:val="lightGray"/>
        </w:rPr>
        <w:t>Rejestracja VAT-UE w innym kraju niż Polska:</w:t>
      </w:r>
    </w:p>
    <w:p w14:paraId="43FB8276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2C8B4EC" w14:textId="77777777" w:rsidR="004D42C7" w:rsidRPr="00DB2022" w:rsidRDefault="0055649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08D1833A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68A3F21A" w14:textId="77777777" w:rsidR="004D42C7" w:rsidRPr="00DB2022" w:rsidRDefault="0055649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Nie </w:t>
      </w:r>
    </w:p>
    <w:p w14:paraId="748BCBD3" w14:textId="77777777" w:rsidR="004D42C7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32174B93" w14:textId="77777777" w:rsidR="004D42C7" w:rsidRDefault="004D42C7" w:rsidP="004D42C7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bookmarkEnd w:id="3"/>
    <w:p w14:paraId="42BB0BDC" w14:textId="77777777" w:rsidR="004D42C7" w:rsidRPr="00E12B8E" w:rsidRDefault="004D42C7" w:rsidP="004D42C7">
      <w:pPr>
        <w:jc w:val="center"/>
        <w:rPr>
          <w:rFonts w:cs="Arial"/>
          <w:i/>
          <w:sz w:val="16"/>
        </w:rPr>
      </w:pPr>
    </w:p>
    <w:p w14:paraId="58D073AF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>spełnia warunki udziału w Postępowaniu oraz braku podstaw do odrzucenia oferty,</w:t>
      </w:r>
    </w:p>
    <w:p w14:paraId="4FF2E1D5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>spełnia wymagania dotyczące bezpieczeństwa informacji i przetwarzania danych osobowych,</w:t>
      </w:r>
    </w:p>
    <w:p w14:paraId="33CE7961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13133F47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463813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463813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</w:t>
      </w:r>
      <w:r>
        <w:rPr>
          <w:rFonts w:eastAsia="Calibri" w:cs="Arial"/>
          <w:sz w:val="20"/>
        </w:rPr>
        <w:t xml:space="preserve"> </w:t>
      </w:r>
      <w:r w:rsidRPr="00463813">
        <w:rPr>
          <w:rFonts w:eastAsia="Calibri" w:cs="Arial"/>
          <w:sz w:val="20"/>
        </w:rPr>
        <w:t>i przywróconych do rejestru VAT prowadzonym na stronie Ministerstwa Finansów,</w:t>
      </w:r>
    </w:p>
    <w:p w14:paraId="646F53BE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1DEC8EC5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 xml:space="preserve">jest w sporze sądowym ze Spółką lub ze Spółką z GK ORLEN </w:t>
      </w:r>
    </w:p>
    <w:p w14:paraId="172DE0E1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Tak,</w:t>
      </w:r>
    </w:p>
    <w:p w14:paraId="5618CBE3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Nie,</w:t>
      </w:r>
    </w:p>
    <w:p w14:paraId="1052AD7E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bookmarkStart w:id="4" w:name="_Hlk219071443"/>
      <w:r w:rsidRPr="00463813">
        <w:rPr>
          <w:rFonts w:eastAsia="Calibri" w:cs="Arial"/>
          <w:sz w:val="20"/>
        </w:rPr>
        <w:t xml:space="preserve">był w sporze sądowym ze Spółką lub ze Spółką z GK ORLEN </w:t>
      </w:r>
    </w:p>
    <w:p w14:paraId="4ED66F13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Tak,</w:t>
      </w:r>
    </w:p>
    <w:p w14:paraId="136FFD81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Nie,</w:t>
      </w:r>
    </w:p>
    <w:bookmarkEnd w:id="4"/>
    <w:p w14:paraId="4A5CE9EC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6986D514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463813">
        <w:rPr>
          <w:rFonts w:cs="Arial"/>
          <w:sz w:val="20"/>
        </w:rPr>
        <w:t xml:space="preserve">jest związany niniejszą ofertą </w:t>
      </w:r>
      <w:r w:rsidRPr="00463813">
        <w:rPr>
          <w:rFonts w:cs="Arial"/>
          <w:b/>
          <w:sz w:val="20"/>
        </w:rPr>
        <w:t xml:space="preserve">… dni </w:t>
      </w:r>
      <w:r w:rsidRPr="00463813">
        <w:rPr>
          <w:rFonts w:cs="Arial"/>
          <w:b/>
          <w:i/>
          <w:iCs/>
          <w:color w:val="E36C0A" w:themeColor="accent6" w:themeShade="BF"/>
          <w:sz w:val="20"/>
        </w:rPr>
        <w:t>[uzupełnia Oferent – nie może być mniej niż wskazane w pkt. I.3. Zapytania ofertowego]</w:t>
      </w:r>
      <w:r w:rsidRPr="00463813">
        <w:rPr>
          <w:rFonts w:cs="Arial"/>
          <w:color w:val="E36C0A" w:themeColor="accent6" w:themeShade="BF"/>
          <w:sz w:val="20"/>
        </w:rPr>
        <w:t xml:space="preserve"> </w:t>
      </w:r>
      <w:r w:rsidRPr="00463813">
        <w:rPr>
          <w:rFonts w:cs="Arial"/>
          <w:sz w:val="20"/>
        </w:rPr>
        <w:t>od upływu terminu składania ofert,</w:t>
      </w:r>
    </w:p>
    <w:p w14:paraId="74A95201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463813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1EBBE63A" w14:textId="77777777" w:rsidR="00CC46BB" w:rsidRPr="00463813" w:rsidRDefault="00CC46BB" w:rsidP="00CC46BB">
      <w:pPr>
        <w:numPr>
          <w:ilvl w:val="0"/>
          <w:numId w:val="9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463813">
        <w:rPr>
          <w:rFonts w:cs="Arial"/>
          <w:sz w:val="20"/>
        </w:rPr>
        <w:t xml:space="preserve">zapozna się i zastosuje Wymagania dla Oferentów zewnętrznych, w szczególności: Ogólne Warunki Umów, Ogólne Wytyczne Dotyczące Ubezpieczeń oraz Wymagania w zakresie BHP, </w:t>
      </w:r>
      <w:proofErr w:type="spellStart"/>
      <w:r w:rsidRPr="00463813">
        <w:rPr>
          <w:rFonts w:cs="Arial"/>
          <w:sz w:val="20"/>
        </w:rPr>
        <w:t>Ppoż</w:t>
      </w:r>
      <w:proofErr w:type="spellEnd"/>
      <w:r w:rsidRPr="00463813">
        <w:rPr>
          <w:rFonts w:cs="Arial"/>
          <w:sz w:val="20"/>
        </w:rPr>
        <w:t xml:space="preserve"> i Ochrony środowiska, wraz z załącznikami, dostępne na stronie www.psgaz.pl w zakładce </w:t>
      </w:r>
      <w:r w:rsidRPr="00463813">
        <w:rPr>
          <w:rFonts w:cs="Arial"/>
          <w:i/>
          <w:iCs/>
          <w:sz w:val="20"/>
        </w:rPr>
        <w:t>Dla Kontrahenta/ Pliki do pobrania</w:t>
      </w:r>
    </w:p>
    <w:p w14:paraId="297C0E45" w14:textId="77777777" w:rsidR="00CC46BB" w:rsidRPr="00463813" w:rsidRDefault="00CC46BB" w:rsidP="00CC46BB">
      <w:pPr>
        <w:numPr>
          <w:ilvl w:val="0"/>
          <w:numId w:val="9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sz w:val="20"/>
        </w:rPr>
      </w:pPr>
      <w:r w:rsidRPr="00463813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173C46AF" w14:textId="77777777" w:rsidR="00CC46BB" w:rsidRPr="00463813" w:rsidRDefault="0055649F" w:rsidP="00CC46BB">
      <w:pPr>
        <w:ind w:left="1440" w:hanging="731"/>
        <w:jc w:val="both"/>
        <w:rPr>
          <w:rFonts w:eastAsia="Calibri" w:cs="Arial"/>
          <w:sz w:val="20"/>
        </w:rPr>
      </w:pPr>
      <w:sdt>
        <w:sdtPr>
          <w:rPr>
            <w:rFonts w:eastAsia="MS Gothic" w:cs="Arial"/>
            <w:sz w:val="20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CC46BB" w:rsidRPr="00463813" w:rsidDel="00711C15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>Tak,</w:t>
      </w:r>
    </w:p>
    <w:p w14:paraId="7E706456" w14:textId="77777777" w:rsidR="00CC46BB" w:rsidRPr="00463813" w:rsidRDefault="0055649F" w:rsidP="00CC46BB">
      <w:pPr>
        <w:spacing w:after="60"/>
        <w:ind w:left="1440" w:hanging="731"/>
        <w:jc w:val="both"/>
        <w:rPr>
          <w:rFonts w:eastAsia="Calibri" w:cs="Arial"/>
          <w:sz w:val="20"/>
        </w:rPr>
      </w:pPr>
      <w:sdt>
        <w:sdtPr>
          <w:rPr>
            <w:rFonts w:eastAsia="MS Gothic" w:cs="Arial"/>
            <w:sz w:val="20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CC46BB" w:rsidRPr="00463813" w:rsidDel="00711C15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>Nie,</w:t>
      </w:r>
    </w:p>
    <w:p w14:paraId="38C6435C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after="60"/>
        <w:ind w:left="709" w:hanging="425"/>
        <w:jc w:val="both"/>
        <w:rPr>
          <w:rFonts w:cs="Arial"/>
          <w:sz w:val="20"/>
        </w:rPr>
      </w:pPr>
      <w:r w:rsidRPr="00463813">
        <w:rPr>
          <w:rFonts w:eastAsia="Calibri" w:cs="Arial"/>
          <w:sz w:val="20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463813">
        <w:rPr>
          <w:rFonts w:eastAsia="Calibri" w:cs="Arial"/>
          <w:sz w:val="20"/>
        </w:rPr>
        <w:t>INFu</w:t>
      </w:r>
      <w:proofErr w:type="spellEnd"/>
      <w:r w:rsidRPr="00463813">
        <w:rPr>
          <w:rFonts w:eastAsia="Calibri" w:cs="Arial"/>
          <w:sz w:val="20"/>
        </w:rPr>
        <w:t>)</w:t>
      </w:r>
    </w:p>
    <w:p w14:paraId="2912EDAD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eastAsia="Calibri" w:cs="Arial"/>
            <w:sz w:val="20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CC46BB" w:rsidRPr="00463813" w:rsidDel="00711C15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>Tak,</w:t>
      </w:r>
    </w:p>
    <w:p w14:paraId="5634C3BD" w14:textId="77777777" w:rsidR="00CC46BB" w:rsidRPr="00463813" w:rsidRDefault="0055649F" w:rsidP="00CC46BB">
      <w:pPr>
        <w:tabs>
          <w:tab w:val="num" w:pos="1800"/>
        </w:tabs>
        <w:spacing w:after="60"/>
        <w:ind w:left="709"/>
        <w:jc w:val="both"/>
        <w:rPr>
          <w:rFonts w:eastAsia="Calibri" w:cs="Arial"/>
          <w:sz w:val="20"/>
        </w:rPr>
      </w:pPr>
      <w:sdt>
        <w:sdtPr>
          <w:rPr>
            <w:rFonts w:eastAsia="Calibri" w:cs="Arial"/>
            <w:sz w:val="20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CC46BB" w:rsidRPr="00463813" w:rsidDel="00711C15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>Nie,</w:t>
      </w:r>
    </w:p>
    <w:p w14:paraId="414604D9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0"/>
        </w:rPr>
      </w:pPr>
      <w:r w:rsidRPr="00463813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634D4D8" w14:textId="4A588399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463813">
        <w:rPr>
          <w:rFonts w:cs="Arial"/>
          <w:sz w:val="20"/>
        </w:rPr>
        <w:t>Informacje zawarte w dołączonych na Connect plikach oznaczonych nazwą „</w:t>
      </w:r>
      <w:r w:rsidRPr="00463813">
        <w:rPr>
          <w:rFonts w:cs="Arial"/>
          <w:b/>
          <w:bCs/>
          <w:sz w:val="20"/>
        </w:rPr>
        <w:t>TAJEMNICA PRZEDSIĘBIORSTWA</w:t>
      </w:r>
      <w:r w:rsidRPr="00463813">
        <w:rPr>
          <w:rFonts w:cs="Arial"/>
          <w:sz w:val="20"/>
        </w:rPr>
        <w:t xml:space="preserve">” stanowią tajemnicę przedsiębiorstwa w rozumieniu przepisów ustawy o </w:t>
      </w:r>
      <w:r w:rsidRPr="00463813">
        <w:rPr>
          <w:rFonts w:cs="Arial"/>
          <w:sz w:val="20"/>
        </w:rPr>
        <w:lastRenderedPageBreak/>
        <w:t xml:space="preserve">zwalczaniu nieuczciwej konkurencji i jako takie nie mogą być ogólnie udostępnione. </w:t>
      </w:r>
      <w:r w:rsidRPr="00463813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</w:t>
      </w:r>
      <w:r>
        <w:rPr>
          <w:rFonts w:cs="Arial"/>
          <w:b/>
          <w:bCs/>
          <w:sz w:val="20"/>
          <w:u w:val="single"/>
        </w:rPr>
        <w:t xml:space="preserve"> </w:t>
      </w:r>
      <w:r w:rsidRPr="00463813">
        <w:rPr>
          <w:rFonts w:cs="Arial"/>
          <w:b/>
          <w:bCs/>
          <w:sz w:val="20"/>
          <w:u w:val="single"/>
        </w:rPr>
        <w:t>z uzasadnieniem</w:t>
      </w:r>
      <w:r w:rsidRPr="00463813">
        <w:rPr>
          <w:rFonts w:cs="Arial"/>
          <w:sz w:val="20"/>
        </w:rPr>
        <w:t xml:space="preserve"> (</w:t>
      </w:r>
      <w:r w:rsidRPr="00463813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463813">
        <w:rPr>
          <w:rFonts w:cs="Arial"/>
          <w:sz w:val="20"/>
        </w:rPr>
        <w:t>).</w:t>
      </w:r>
    </w:p>
    <w:p w14:paraId="23D63E68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>oferuje produkt lub usługę pochodzącą z Państwa trzeciego</w:t>
      </w:r>
    </w:p>
    <w:p w14:paraId="6D24F0BF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Tak,</w:t>
      </w:r>
    </w:p>
    <w:p w14:paraId="3D34CED7" w14:textId="77777777" w:rsidR="00CC46BB" w:rsidRPr="00463813" w:rsidRDefault="0055649F" w:rsidP="00CC46B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6BB" w:rsidRPr="00463813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CC46BB" w:rsidRPr="00463813" w:rsidDel="00064C1A">
        <w:rPr>
          <w:rFonts w:eastAsia="Calibri" w:cs="Arial"/>
          <w:sz w:val="20"/>
        </w:rPr>
        <w:t xml:space="preserve"> </w:t>
      </w:r>
      <w:r w:rsidR="00CC46BB" w:rsidRPr="00463813">
        <w:rPr>
          <w:rFonts w:eastAsia="Calibri" w:cs="Arial"/>
          <w:sz w:val="20"/>
        </w:rPr>
        <w:t xml:space="preserve"> Nie.</w:t>
      </w:r>
    </w:p>
    <w:p w14:paraId="2DEFE6E6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cs="Arial"/>
          <w:sz w:val="20"/>
        </w:rPr>
        <w:t>akceptuje minimum 30-dniowy termin płatności faktury/faktur.</w:t>
      </w:r>
    </w:p>
    <w:p w14:paraId="6779C265" w14:textId="77777777" w:rsidR="00CC46BB" w:rsidRPr="00463813" w:rsidRDefault="00CC46BB" w:rsidP="00CC46BB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463813">
        <w:rPr>
          <w:rFonts w:eastAsia="Calibri" w:cs="Arial"/>
          <w:sz w:val="20"/>
        </w:rPr>
        <w:t xml:space="preserve">zobowiązuje się </w:t>
      </w:r>
      <w:r w:rsidRPr="00463813">
        <w:rPr>
          <w:rFonts w:cs="Arial"/>
          <w:sz w:val="20"/>
        </w:rPr>
        <w:t>do</w:t>
      </w:r>
      <w:r w:rsidRPr="00463813">
        <w:rPr>
          <w:rFonts w:eastAsia="Calibri" w:cs="Arial"/>
          <w:sz w:val="20"/>
        </w:rPr>
        <w:t xml:space="preserve"> wniesienia zabezpieczenia należytego wykonania Umowy w wysokości i formie określonej w Zapytaniu Ofertowym. </w:t>
      </w:r>
    </w:p>
    <w:p w14:paraId="19F79DF6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</w:p>
    <w:p w14:paraId="4B73B75D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314E5230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</w:p>
    <w:p w14:paraId="24B3C864" w14:textId="77777777" w:rsidR="004D42C7" w:rsidRPr="00E12B8E" w:rsidRDefault="004D42C7" w:rsidP="004D42C7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01B6CB6" w14:textId="77777777" w:rsidR="004D42C7" w:rsidRPr="00E12B8E" w:rsidRDefault="004D42C7" w:rsidP="004D42C7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5726476D" w14:textId="77777777" w:rsidR="004D42C7" w:rsidRPr="00E12B8E" w:rsidRDefault="004D42C7" w:rsidP="004D42C7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728EFB1C" w14:textId="77777777" w:rsidR="004D42C7" w:rsidRPr="00E12B8E" w:rsidRDefault="004D42C7" w:rsidP="004D42C7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BE68079" w14:textId="77777777" w:rsidR="006E6A51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</w:p>
    <w:p w14:paraId="3086EE9F" w14:textId="7041EB23" w:rsidR="00590679" w:rsidRDefault="006530CB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color w:val="auto"/>
          <w:sz w:val="24"/>
          <w:szCs w:val="24"/>
        </w:rPr>
        <w:t>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  <w:r w:rsidR="003E3B0E">
        <w:rPr>
          <w:rStyle w:val="CharStyle3"/>
          <w:color w:val="000000"/>
        </w:rPr>
        <w:t>*</w:t>
      </w:r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DE1D84D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3B3771DA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9757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418FAADF" w14:textId="6014D58F" w:rsidR="000930CC" w:rsidRDefault="000930CC" w:rsidP="00837CC6">
      <w:pPr>
        <w:rPr>
          <w:rFonts w:cs="Arial"/>
        </w:rPr>
      </w:pPr>
    </w:p>
    <w:p w14:paraId="2FBF3A19" w14:textId="77777777" w:rsidR="006E6A51" w:rsidRDefault="00044385" w:rsidP="00837CC6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837CC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31474FD4" w14:textId="77777777" w:rsidR="00044385" w:rsidRDefault="00044385" w:rsidP="00044385">
      <w:pPr>
        <w:rPr>
          <w:sz w:val="18"/>
          <w:szCs w:val="18"/>
        </w:rPr>
      </w:pPr>
    </w:p>
    <w:p w14:paraId="79088FB6" w14:textId="77777777" w:rsidR="00C56A26" w:rsidRPr="008E21BF" w:rsidRDefault="00C56A26" w:rsidP="00A60663">
      <w:pPr>
        <w:spacing w:after="360"/>
        <w:jc w:val="center"/>
        <w:rPr>
          <w:rFonts w:eastAsia="Calibri" w:cs="Arial"/>
          <w:b/>
          <w:sz w:val="22"/>
          <w:szCs w:val="22"/>
        </w:rPr>
      </w:pPr>
      <w:r w:rsidRPr="008E21BF">
        <w:rPr>
          <w:rFonts w:eastAsia="Calibri" w:cs="Arial"/>
          <w:b/>
          <w:sz w:val="22"/>
          <w:szCs w:val="22"/>
        </w:rPr>
        <w:t xml:space="preserve">Informacja </w:t>
      </w:r>
      <w:r w:rsidRPr="008E21BF">
        <w:rPr>
          <w:rFonts w:eastAsia="Calibri" w:cs="Arial"/>
          <w:b/>
          <w:sz w:val="22"/>
          <w:szCs w:val="22"/>
        </w:rPr>
        <w:br/>
        <w:t>o sposobie rozliczenia zamówienia na gruncie VAT przez Oferenta mającego siedzibę za granicą</w:t>
      </w:r>
    </w:p>
    <w:p w14:paraId="09FE5FCF" w14:textId="4782E9F1" w:rsidR="00044385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D598BD6" w14:textId="5908B856" w:rsidR="00044385" w:rsidRPr="00B7120E" w:rsidRDefault="00044385" w:rsidP="00A60663">
      <w:pPr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 w:rsidR="00EE14D6">
        <w:rPr>
          <w:rFonts w:eastAsia="Calibri" w:cs="Arial"/>
          <w:sz w:val="20"/>
        </w:rPr>
        <w:t>z</w:t>
      </w:r>
      <w:r>
        <w:rPr>
          <w:rFonts w:eastAsia="Calibri" w:cs="Arial"/>
          <w:sz w:val="20"/>
        </w:rPr>
        <w:t>apytaniem ofertowym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  <w:r w:rsidR="00AF21D0">
        <w:rPr>
          <w:rFonts w:cs="Arial"/>
          <w:sz w:val="20"/>
        </w:rPr>
        <w:t>„</w:t>
      </w:r>
      <w:r w:rsidR="00A60663" w:rsidRPr="00A60663">
        <w:rPr>
          <w:rFonts w:cs="Arial"/>
          <w:sz w:val="20"/>
        </w:rPr>
        <w:t xml:space="preserve">Dostawa systemów wystawienniczych, materiałów ekspozycyjnych oraz mobilnych rozwiązań </w:t>
      </w:r>
      <w:proofErr w:type="spellStart"/>
      <w:r w:rsidR="00A60663" w:rsidRPr="00A60663">
        <w:rPr>
          <w:rFonts w:cs="Arial"/>
          <w:sz w:val="20"/>
        </w:rPr>
        <w:t>eventowych</w:t>
      </w:r>
      <w:proofErr w:type="spellEnd"/>
      <w:r w:rsidR="00AF21D0">
        <w:rPr>
          <w:rFonts w:cs="Arial"/>
          <w:sz w:val="20"/>
        </w:rPr>
        <w:t>”,</w:t>
      </w:r>
      <w:r w:rsidR="003E3B0E" w:rsidRPr="003E3B0E">
        <w:rPr>
          <w:rFonts w:cs="Arial"/>
          <w:i/>
          <w:iCs/>
          <w:color w:val="FFC000"/>
          <w:sz w:val="20"/>
        </w:rPr>
        <w:t>.</w:t>
      </w:r>
      <w:r w:rsidR="003E3B0E">
        <w:rPr>
          <w:rFonts w:cs="Arial"/>
          <w:i/>
          <w:iCs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941034">
      <w:pPr>
        <w:numPr>
          <w:ilvl w:val="0"/>
          <w:numId w:val="17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941034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EF636E" w14:textId="77777777" w:rsidR="00044385" w:rsidRPr="008074AE" w:rsidRDefault="00044385" w:rsidP="0004438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90CE585" w14:textId="4CC67B41" w:rsidR="00044385" w:rsidRDefault="00044385" w:rsidP="00006F0F">
      <w:pPr>
        <w:jc w:val="right"/>
        <w:rPr>
          <w:rFonts w:cs="Arial"/>
          <w:b/>
        </w:rPr>
      </w:pPr>
    </w:p>
    <w:p w14:paraId="202503D1" w14:textId="739408C2" w:rsidR="00006F0F" w:rsidRPr="00044385" w:rsidRDefault="00006F0F" w:rsidP="00044385">
      <w:pPr>
        <w:rPr>
          <w:rFonts w:cs="Arial"/>
          <w:b/>
        </w:rPr>
      </w:pPr>
    </w:p>
    <w:p w14:paraId="31C50D7E" w14:textId="10803767" w:rsidR="00EA7828" w:rsidRDefault="00EA7828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4478C7A6" w14:textId="7FCB9FC4" w:rsidR="00D642B0" w:rsidRDefault="00F95B5A" w:rsidP="006E6A51">
      <w:pPr>
        <w:pStyle w:val="Nagwek2"/>
        <w:jc w:val="right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A60663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683E114" w14:textId="2D42AF61" w:rsidR="006E6A51" w:rsidRDefault="006E6A51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Wykaz zrealizowanych </w:t>
      </w:r>
      <w:r w:rsidR="00E3434D">
        <w:rPr>
          <w:rFonts w:ascii="Arial" w:hAnsi="Arial" w:cs="Arial"/>
          <w:b/>
          <w:bCs/>
          <w:color w:val="auto"/>
          <w:sz w:val="24"/>
          <w:szCs w:val="24"/>
        </w:rPr>
        <w:t>dostaw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561BAE2B" w14:textId="462DCFA6" w:rsidR="006E6A51" w:rsidRDefault="006E6A51" w:rsidP="006E6A51">
      <w:pPr>
        <w:pStyle w:val="Nagwek2"/>
        <w:jc w:val="center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245E484A" w14:textId="77777777" w:rsidR="00F95B5A" w:rsidRDefault="00F95B5A" w:rsidP="00F95B5A">
      <w:pPr>
        <w:jc w:val="right"/>
        <w:rPr>
          <w:rFonts w:cs="Arial"/>
          <w:b/>
        </w:rPr>
      </w:pPr>
    </w:p>
    <w:p w14:paraId="6B6B12E7" w14:textId="77777777" w:rsidR="00F95B5A" w:rsidRPr="00EF603C" w:rsidRDefault="00F95B5A" w:rsidP="00F95B5A">
      <w:pPr>
        <w:spacing w:after="120" w:line="276" w:lineRule="auto"/>
        <w:jc w:val="center"/>
        <w:rPr>
          <w:rFonts w:eastAsia="Calibri"/>
          <w:b/>
          <w:bCs/>
        </w:rPr>
      </w:pPr>
    </w:p>
    <w:p w14:paraId="5CB74FD2" w14:textId="10512890" w:rsidR="00F95B5A" w:rsidRDefault="00F95B5A" w:rsidP="00F95B5A">
      <w:pPr>
        <w:spacing w:before="240" w:line="280" w:lineRule="exact"/>
        <w:jc w:val="both"/>
        <w:rPr>
          <w:rFonts w:eastAsia="Calibri"/>
          <w:sz w:val="22"/>
          <w:szCs w:val="22"/>
        </w:rPr>
      </w:pPr>
      <w:r w:rsidRPr="0094738E">
        <w:rPr>
          <w:rFonts w:eastAsia="Calibri"/>
          <w:color w:val="000000"/>
          <w:sz w:val="22"/>
          <w:szCs w:val="22"/>
        </w:rPr>
        <w:t>Oświadc</w:t>
      </w:r>
      <w:r w:rsidRPr="0094738E">
        <w:rPr>
          <w:rFonts w:eastAsia="Calibri"/>
          <w:sz w:val="22"/>
          <w:szCs w:val="22"/>
        </w:rPr>
        <w:t xml:space="preserve">zam/y, że w ostatnich </w:t>
      </w:r>
      <w:r w:rsidR="0094738E" w:rsidRPr="0094738E">
        <w:rPr>
          <w:rFonts w:eastAsia="Calibri"/>
          <w:sz w:val="22"/>
          <w:szCs w:val="22"/>
        </w:rPr>
        <w:t>3</w:t>
      </w:r>
      <w:r w:rsidRPr="0094738E">
        <w:rPr>
          <w:rFonts w:eastAsia="Calibri"/>
          <w:sz w:val="22"/>
          <w:szCs w:val="22"/>
        </w:rPr>
        <w:t xml:space="preserve"> latach zrealizowaliśmy następujące </w:t>
      </w:r>
      <w:r w:rsidR="00CC46BB">
        <w:rPr>
          <w:rFonts w:eastAsia="Calibri"/>
          <w:sz w:val="22"/>
          <w:szCs w:val="22"/>
        </w:rPr>
        <w:t>dostawy</w:t>
      </w:r>
      <w:r w:rsidRPr="0094738E">
        <w:rPr>
          <w:rFonts w:eastAsia="Calibri"/>
          <w:sz w:val="22"/>
          <w:szCs w:val="22"/>
        </w:rPr>
        <w:t>:</w:t>
      </w: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22"/>
        <w:gridCol w:w="1549"/>
        <w:gridCol w:w="1615"/>
        <w:gridCol w:w="1925"/>
      </w:tblGrid>
      <w:tr w:rsidR="008B2206" w:rsidRPr="00242336" w14:paraId="3A05F25D" w14:textId="77777777" w:rsidTr="00E3434D">
        <w:trPr>
          <w:trHeight w:val="370"/>
          <w:tblHeader/>
          <w:jc w:val="center"/>
        </w:trPr>
        <w:tc>
          <w:tcPr>
            <w:tcW w:w="1129" w:type="dxa"/>
            <w:vMerge w:val="restart"/>
            <w:vAlign w:val="center"/>
          </w:tcPr>
          <w:p w14:paraId="0B99CCDC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bookmarkStart w:id="5" w:name="_Hlk117250906"/>
            <w:r w:rsidRPr="00242336">
              <w:rPr>
                <w:rFonts w:eastAsia="Calibri"/>
                <w:bCs/>
                <w:i/>
                <w:sz w:val="20"/>
              </w:rPr>
              <w:t>Lp.</w:t>
            </w:r>
          </w:p>
        </w:tc>
        <w:tc>
          <w:tcPr>
            <w:tcW w:w="2522" w:type="dxa"/>
            <w:vMerge w:val="restart"/>
            <w:vAlign w:val="center"/>
          </w:tcPr>
          <w:p w14:paraId="2654CA52" w14:textId="159771BB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 xml:space="preserve">Przedmiot </w:t>
            </w:r>
            <w:r>
              <w:rPr>
                <w:rFonts w:eastAsia="Calibri"/>
                <w:bCs/>
                <w:i/>
                <w:sz w:val="20"/>
              </w:rPr>
              <w:t>dostawy</w:t>
            </w:r>
          </w:p>
        </w:tc>
        <w:tc>
          <w:tcPr>
            <w:tcW w:w="3164" w:type="dxa"/>
            <w:gridSpan w:val="2"/>
            <w:vAlign w:val="center"/>
          </w:tcPr>
          <w:p w14:paraId="1DE280AF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Termin realizacji</w:t>
            </w:r>
          </w:p>
        </w:tc>
        <w:tc>
          <w:tcPr>
            <w:tcW w:w="1925" w:type="dxa"/>
            <w:vMerge w:val="restart"/>
            <w:vAlign w:val="center"/>
          </w:tcPr>
          <w:p w14:paraId="734F087F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Odbiorca</w:t>
            </w:r>
          </w:p>
        </w:tc>
      </w:tr>
      <w:tr w:rsidR="008B2206" w:rsidRPr="00242336" w14:paraId="5E7E14BD" w14:textId="77777777" w:rsidTr="00E3434D">
        <w:trPr>
          <w:trHeight w:val="237"/>
          <w:tblHeader/>
          <w:jc w:val="center"/>
        </w:trPr>
        <w:tc>
          <w:tcPr>
            <w:tcW w:w="1129" w:type="dxa"/>
            <w:vMerge/>
            <w:vAlign w:val="center"/>
          </w:tcPr>
          <w:p w14:paraId="112FA7F0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</w:p>
        </w:tc>
        <w:tc>
          <w:tcPr>
            <w:tcW w:w="2522" w:type="dxa"/>
            <w:vMerge/>
            <w:vAlign w:val="center"/>
          </w:tcPr>
          <w:p w14:paraId="6C4A66F8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</w:p>
        </w:tc>
        <w:tc>
          <w:tcPr>
            <w:tcW w:w="1549" w:type="dxa"/>
            <w:vAlign w:val="center"/>
          </w:tcPr>
          <w:p w14:paraId="7D5D2E8D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Rozpoczęcie</w:t>
            </w:r>
          </w:p>
        </w:tc>
        <w:tc>
          <w:tcPr>
            <w:tcW w:w="1615" w:type="dxa"/>
            <w:vAlign w:val="center"/>
          </w:tcPr>
          <w:p w14:paraId="7ACFDE2A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Zakończenie</w:t>
            </w:r>
          </w:p>
        </w:tc>
        <w:tc>
          <w:tcPr>
            <w:tcW w:w="1925" w:type="dxa"/>
            <w:vMerge/>
          </w:tcPr>
          <w:p w14:paraId="5527448F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b/>
                <w:i/>
                <w:sz w:val="20"/>
              </w:rPr>
            </w:pPr>
          </w:p>
        </w:tc>
      </w:tr>
      <w:tr w:rsidR="008B2206" w:rsidRPr="00242336" w14:paraId="57CF38E1" w14:textId="77777777" w:rsidTr="00E3434D">
        <w:trPr>
          <w:jc w:val="center"/>
        </w:trPr>
        <w:tc>
          <w:tcPr>
            <w:tcW w:w="1129" w:type="dxa"/>
          </w:tcPr>
          <w:p w14:paraId="25EE7AFE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1</w:t>
            </w:r>
          </w:p>
        </w:tc>
        <w:tc>
          <w:tcPr>
            <w:tcW w:w="2522" w:type="dxa"/>
          </w:tcPr>
          <w:p w14:paraId="48F11E1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651B4A1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62F54A7C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77376EDB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5D5D1A85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8B2206" w:rsidRPr="00242336" w14:paraId="722CD504" w14:textId="77777777" w:rsidTr="00E3434D">
        <w:trPr>
          <w:jc w:val="center"/>
        </w:trPr>
        <w:tc>
          <w:tcPr>
            <w:tcW w:w="1129" w:type="dxa"/>
          </w:tcPr>
          <w:p w14:paraId="43C60467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2</w:t>
            </w:r>
          </w:p>
        </w:tc>
        <w:tc>
          <w:tcPr>
            <w:tcW w:w="2522" w:type="dxa"/>
          </w:tcPr>
          <w:p w14:paraId="1EA3B624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098F4AF0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593A9414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374FBAA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00D7CF00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8B2206" w:rsidRPr="00242336" w14:paraId="5E2BD832" w14:textId="77777777" w:rsidTr="00E3434D">
        <w:trPr>
          <w:jc w:val="center"/>
        </w:trPr>
        <w:tc>
          <w:tcPr>
            <w:tcW w:w="1129" w:type="dxa"/>
          </w:tcPr>
          <w:p w14:paraId="3CF4E620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3</w:t>
            </w:r>
          </w:p>
        </w:tc>
        <w:tc>
          <w:tcPr>
            <w:tcW w:w="2522" w:type="dxa"/>
          </w:tcPr>
          <w:p w14:paraId="1A2D3FC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54F398B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2035A661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453C962E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5E64DAD4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8B2206" w:rsidRPr="00242336" w14:paraId="21C69B78" w14:textId="77777777" w:rsidTr="00E3434D">
        <w:trPr>
          <w:jc w:val="center"/>
        </w:trPr>
        <w:tc>
          <w:tcPr>
            <w:tcW w:w="1129" w:type="dxa"/>
          </w:tcPr>
          <w:p w14:paraId="5311E68E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4</w:t>
            </w:r>
          </w:p>
        </w:tc>
        <w:tc>
          <w:tcPr>
            <w:tcW w:w="2522" w:type="dxa"/>
          </w:tcPr>
          <w:p w14:paraId="70C6C11B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13EB1BC0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3D9460CD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00528054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5C14B73E" w14:textId="77777777" w:rsidR="008B2206" w:rsidRPr="00242336" w:rsidRDefault="008B2206" w:rsidP="00136DA5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bookmarkEnd w:id="5"/>
    </w:tbl>
    <w:p w14:paraId="37C5538C" w14:textId="77777777" w:rsidR="00937DB3" w:rsidRDefault="00937DB3" w:rsidP="00F95B5A">
      <w:pPr>
        <w:spacing w:line="280" w:lineRule="exact"/>
        <w:jc w:val="both"/>
        <w:rPr>
          <w:rFonts w:eastAsia="Calibri"/>
          <w:b/>
          <w:bCs/>
          <w:color w:val="FF0000"/>
        </w:rPr>
      </w:pPr>
    </w:p>
    <w:p w14:paraId="33A15C84" w14:textId="4A016644" w:rsidR="00F95B5A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  <w:r w:rsidRPr="000930CC">
        <w:rPr>
          <w:rFonts w:eastAsia="Calibri"/>
          <w:b/>
          <w:bCs/>
          <w:color w:val="FF0000"/>
        </w:rPr>
        <w:t>*</w:t>
      </w:r>
      <w:r w:rsidRPr="000930CC">
        <w:rPr>
          <w:rFonts w:eastAsia="Calibri"/>
          <w:b/>
          <w:bCs/>
          <w:color w:val="000000"/>
        </w:rPr>
        <w:t xml:space="preserve"> </w:t>
      </w:r>
      <w:r w:rsidRPr="003E3B0E">
        <w:rPr>
          <w:rFonts w:eastAsia="Calibri"/>
          <w:color w:val="000000"/>
          <w:sz w:val="22"/>
          <w:szCs w:val="22"/>
        </w:rPr>
        <w:t xml:space="preserve">w </w:t>
      </w:r>
      <w:r w:rsidRPr="003E3B0E">
        <w:rPr>
          <w:rFonts w:eastAsia="Calibri"/>
          <w:i/>
          <w:iCs/>
          <w:color w:val="000000"/>
          <w:sz w:val="22"/>
          <w:szCs w:val="22"/>
        </w:rPr>
        <w:t xml:space="preserve">przypadku, gdy </w:t>
      </w:r>
      <w:r w:rsidR="00E3434D">
        <w:rPr>
          <w:rFonts w:eastAsia="Calibri"/>
          <w:i/>
          <w:iCs/>
          <w:color w:val="000000"/>
          <w:sz w:val="22"/>
          <w:szCs w:val="22"/>
        </w:rPr>
        <w:t xml:space="preserve">dostawy </w:t>
      </w:r>
      <w:r w:rsidRPr="003E3B0E">
        <w:rPr>
          <w:rFonts w:eastAsia="Calibri"/>
          <w:i/>
          <w:iCs/>
          <w:color w:val="000000"/>
          <w:sz w:val="22"/>
          <w:szCs w:val="22"/>
        </w:rPr>
        <w:t xml:space="preserve">są w trakcie realizacji należy wskazać wartość netto </w:t>
      </w:r>
      <w:r w:rsidR="00CC46BB">
        <w:rPr>
          <w:rFonts w:eastAsia="Calibri"/>
          <w:i/>
          <w:iCs/>
          <w:color w:val="000000"/>
          <w:sz w:val="22"/>
          <w:szCs w:val="22"/>
        </w:rPr>
        <w:t xml:space="preserve">dostaw </w:t>
      </w:r>
      <w:r w:rsidRPr="003E3B0E">
        <w:rPr>
          <w:rFonts w:eastAsia="Calibri"/>
          <w:i/>
          <w:iCs/>
          <w:color w:val="000000"/>
          <w:sz w:val="22"/>
          <w:szCs w:val="22"/>
        </w:rPr>
        <w:t>zrealizowanych do dnia, w którym upływa termin składania ofert</w:t>
      </w:r>
    </w:p>
    <w:p w14:paraId="08FDD841" w14:textId="77777777" w:rsidR="000930CC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</w:p>
    <w:p w14:paraId="5066FAAF" w14:textId="1D7963A0" w:rsidR="00F95B5A" w:rsidRPr="003E3B0E" w:rsidRDefault="000930CC" w:rsidP="00F95B5A">
      <w:pPr>
        <w:spacing w:line="280" w:lineRule="exact"/>
        <w:jc w:val="both"/>
        <w:rPr>
          <w:rFonts w:eastAsia="Calibri"/>
          <w:sz w:val="22"/>
          <w:szCs w:val="22"/>
        </w:rPr>
      </w:pPr>
      <w:r w:rsidRPr="003E3B0E">
        <w:rPr>
          <w:rFonts w:eastAsia="Calibri"/>
          <w:color w:val="000000"/>
          <w:sz w:val="22"/>
          <w:szCs w:val="22"/>
        </w:rPr>
        <w:t xml:space="preserve">W załączeniu przedkładam/y dowody potwierdzające, że </w:t>
      </w:r>
      <w:r w:rsidR="00CC46BB">
        <w:rPr>
          <w:rFonts w:eastAsia="Calibri"/>
          <w:color w:val="000000"/>
          <w:sz w:val="22"/>
          <w:szCs w:val="22"/>
        </w:rPr>
        <w:t xml:space="preserve">dostawy </w:t>
      </w:r>
      <w:r w:rsidRPr="003E3B0E">
        <w:rPr>
          <w:rFonts w:eastAsia="Calibri"/>
          <w:color w:val="000000"/>
          <w:sz w:val="22"/>
          <w:szCs w:val="22"/>
        </w:rPr>
        <w:t>te zostały wykonane / są wykonywane należycie.</w:t>
      </w:r>
      <w:r w:rsidR="00F95B5A" w:rsidRPr="003E3B0E">
        <w:rPr>
          <w:rFonts w:eastAsia="Calibri"/>
          <w:sz w:val="22"/>
          <w:szCs w:val="22"/>
        </w:rPr>
        <w:t xml:space="preserve"> </w:t>
      </w:r>
    </w:p>
    <w:p w14:paraId="19ABF766" w14:textId="77777777" w:rsidR="00F95B5A" w:rsidRPr="00EF603C" w:rsidRDefault="00F95B5A" w:rsidP="00F95B5A">
      <w:pPr>
        <w:spacing w:line="320" w:lineRule="exact"/>
        <w:jc w:val="both"/>
        <w:rPr>
          <w:rFonts w:eastAsia="Calibri"/>
          <w:szCs w:val="24"/>
        </w:rPr>
      </w:pPr>
    </w:p>
    <w:p w14:paraId="753EC623" w14:textId="77777777" w:rsidR="00F95B5A" w:rsidRPr="00EF603C" w:rsidRDefault="00F95B5A" w:rsidP="00F95B5A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044434DD" w14:textId="77777777" w:rsidR="00F95B5A" w:rsidRPr="00EF603C" w:rsidRDefault="00F95B5A" w:rsidP="00F95B5A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47ACB769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_____________</w:t>
      </w:r>
    </w:p>
    <w:p w14:paraId="480508AB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(podpis / podpisy)**</w:t>
      </w:r>
    </w:p>
    <w:p w14:paraId="042A5394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  <w:vertAlign w:val="superscript"/>
        </w:rPr>
      </w:pPr>
    </w:p>
    <w:p w14:paraId="66D504DE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</w:rPr>
      </w:pPr>
      <w:r w:rsidRPr="00EF603C">
        <w:rPr>
          <w:rFonts w:eastAsia="Calibri"/>
          <w:sz w:val="18"/>
          <w:szCs w:val="18"/>
        </w:rPr>
        <w:t>**</w:t>
      </w:r>
      <w:r w:rsidRPr="00EF603C">
        <w:rPr>
          <w:rFonts w:eastAsia="Calibri"/>
          <w:sz w:val="18"/>
          <w:szCs w:val="18"/>
          <w:vertAlign w:val="superscript"/>
        </w:rPr>
        <w:t xml:space="preserve"> </w:t>
      </w:r>
      <w:r w:rsidRPr="00EF603C">
        <w:rPr>
          <w:rFonts w:eastAsia="Calibri"/>
          <w:sz w:val="18"/>
          <w:szCs w:val="18"/>
        </w:rPr>
        <w:t>niepotrzebne skreślić</w:t>
      </w:r>
    </w:p>
    <w:p w14:paraId="30255D1C" w14:textId="77777777" w:rsidR="00F95B5A" w:rsidRDefault="00F95B5A" w:rsidP="00F95B5A">
      <w:pPr>
        <w:jc w:val="center"/>
        <w:rPr>
          <w:rFonts w:cs="Arial"/>
          <w:b/>
        </w:rPr>
      </w:pPr>
    </w:p>
    <w:p w14:paraId="6DD9F402" w14:textId="77777777" w:rsidR="00EA7828" w:rsidRPr="003C3803" w:rsidRDefault="00EA7828" w:rsidP="003C3803">
      <w:pPr>
        <w:jc w:val="center"/>
        <w:rPr>
          <w:rFonts w:cs="Arial"/>
          <w:bCs/>
        </w:rPr>
      </w:pPr>
    </w:p>
    <w:p w14:paraId="21DA1F05" w14:textId="252592E0" w:rsidR="00E97570" w:rsidRDefault="00E97570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D805A17" w14:textId="77777777" w:rsidR="00E97570" w:rsidRDefault="00E9757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2F934D7C" w14:textId="11CC2B4A" w:rsidR="006E6A51" w:rsidRDefault="00837CC6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 xml:space="preserve">Załącznik nr </w:t>
      </w:r>
      <w:r w:rsidR="00A60663">
        <w:rPr>
          <w:rFonts w:cs="Arial"/>
          <w:b/>
        </w:rPr>
        <w:t>5</w:t>
      </w:r>
    </w:p>
    <w:p w14:paraId="50B3D4F0" w14:textId="0DDE98A9" w:rsidR="00837CC6" w:rsidRDefault="00941034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Formularz ofertowy</w:t>
      </w:r>
    </w:p>
    <w:p w14:paraId="1DFCD4A7" w14:textId="77777777" w:rsidR="00837CC6" w:rsidRDefault="00837CC6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0776DFDD" w14:textId="77777777" w:rsidR="00837CC6" w:rsidRDefault="00837CC6" w:rsidP="00837CC6">
      <w:pPr>
        <w:jc w:val="right"/>
        <w:rPr>
          <w:rFonts w:cs="Arial"/>
          <w:b/>
        </w:rPr>
      </w:pPr>
    </w:p>
    <w:p w14:paraId="7676E8EA" w14:textId="77777777" w:rsidR="00837CC6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  <w:r w:rsidRPr="005E6B26">
        <w:rPr>
          <w:rFonts w:cs="Arial"/>
          <w:b/>
          <w:szCs w:val="24"/>
        </w:rPr>
        <w:t>Oferta</w:t>
      </w:r>
      <w:r w:rsidRPr="00B71085">
        <w:rPr>
          <w:rFonts w:cs="Arial"/>
          <w:b/>
          <w:sz w:val="28"/>
          <w:szCs w:val="28"/>
        </w:rPr>
        <w:t xml:space="preserve"> </w:t>
      </w:r>
    </w:p>
    <w:p w14:paraId="4AD24BB9" w14:textId="77777777" w:rsidR="00837CC6" w:rsidRPr="00B71085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</w:p>
    <w:p w14:paraId="381D5AA6" w14:textId="42847918" w:rsidR="005C73E5" w:rsidRPr="00937DB3" w:rsidRDefault="005C73E5" w:rsidP="00937DB3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937DB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A60663" w:rsidRPr="00A60663">
        <w:rPr>
          <w:rStyle w:val="FontStyle42"/>
          <w:rFonts w:ascii="Arial" w:hAnsi="Arial" w:cs="Arial"/>
          <w:b/>
          <w:sz w:val="22"/>
          <w:szCs w:val="22"/>
        </w:rPr>
        <w:t xml:space="preserve">Dostawa systemów wystawienniczych, materiałów ekspozycyjnych oraz mobilnych rozwiązań </w:t>
      </w:r>
      <w:proofErr w:type="spellStart"/>
      <w:r w:rsidR="00A60663" w:rsidRPr="00A60663">
        <w:rPr>
          <w:rStyle w:val="FontStyle42"/>
          <w:rFonts w:ascii="Arial" w:hAnsi="Arial" w:cs="Arial"/>
          <w:b/>
          <w:sz w:val="22"/>
          <w:szCs w:val="22"/>
        </w:rPr>
        <w:t>eventowych</w:t>
      </w:r>
      <w:proofErr w:type="spellEnd"/>
      <w:r w:rsidR="00937DB3" w:rsidRPr="00937DB3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71EFD15F" w14:textId="2431E97F" w:rsidR="00A30C97" w:rsidRDefault="00837CC6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837CC6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F9627D" w:rsidRPr="00F9627D">
        <w:rPr>
          <w:rStyle w:val="FontStyle42"/>
          <w:rFonts w:ascii="Arial" w:hAnsi="Arial" w:cs="Arial"/>
          <w:b/>
          <w:sz w:val="22"/>
          <w:szCs w:val="22"/>
        </w:rPr>
        <w:t>PSG/2/000936/26</w:t>
      </w:r>
    </w:p>
    <w:p w14:paraId="701188B6" w14:textId="77777777" w:rsidR="00A30C97" w:rsidRPr="00837CC6" w:rsidRDefault="00A30C97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Nazwa: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14C78C2A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Siedziba: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175996C5" w14:textId="77777777" w:rsidR="00837CC6" w:rsidRPr="00653059" w:rsidRDefault="00837CC6" w:rsidP="00837CC6">
      <w:pPr>
        <w:spacing w:after="12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Osoba do kontaktu:  ….............................  tel.  …..…………………, e-mail: ……………………</w:t>
      </w:r>
    </w:p>
    <w:p w14:paraId="62F9B34B" w14:textId="77777777" w:rsidR="00837CC6" w:rsidRPr="00653059" w:rsidRDefault="00837CC6" w:rsidP="00837CC6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20603923" w14:textId="77777777" w:rsidR="00837CC6" w:rsidRPr="00653059" w:rsidRDefault="00837CC6" w:rsidP="00941034">
      <w:pPr>
        <w:numPr>
          <w:ilvl w:val="0"/>
          <w:numId w:val="8"/>
        </w:numPr>
        <w:spacing w:after="240"/>
        <w:ind w:left="357" w:hanging="357"/>
        <w:contextualSpacing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Oferuję/oferujemy</w:t>
      </w:r>
      <w:r w:rsidRPr="00653059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sz w:val="22"/>
          <w:szCs w:val="22"/>
        </w:rPr>
        <w:t xml:space="preserve"> wykonanie przedmiotu zamówienia zgodnie z wszystkimi wymogami określonymi w Zapytaniu ofertowym.</w:t>
      </w:r>
    </w:p>
    <w:p w14:paraId="7225DF9C" w14:textId="309EBC44" w:rsidR="00937DB3" w:rsidRPr="00653059" w:rsidRDefault="00937DB3" w:rsidP="00937DB3">
      <w:pPr>
        <w:pStyle w:val="Tekstpodstawowy"/>
        <w:numPr>
          <w:ilvl w:val="0"/>
          <w:numId w:val="8"/>
        </w:numPr>
        <w:spacing w:after="0"/>
        <w:jc w:val="both"/>
        <w:rPr>
          <w:rFonts w:cs="Arial"/>
          <w:bCs/>
          <w:iCs/>
          <w:sz w:val="22"/>
          <w:szCs w:val="22"/>
        </w:rPr>
      </w:pPr>
      <w:r w:rsidRPr="00653059">
        <w:rPr>
          <w:rFonts w:cs="Arial"/>
          <w:color w:val="000000"/>
          <w:sz w:val="22"/>
          <w:szCs w:val="22"/>
        </w:rPr>
        <w:t>Przedstawiamy</w:t>
      </w:r>
      <w:r>
        <w:rPr>
          <w:rFonts w:cs="Arial"/>
          <w:color w:val="000000"/>
          <w:sz w:val="22"/>
          <w:szCs w:val="22"/>
        </w:rPr>
        <w:t>/przedstawiam</w:t>
      </w:r>
      <w:r w:rsidRPr="00A30C97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color w:val="000000"/>
          <w:sz w:val="22"/>
          <w:szCs w:val="22"/>
        </w:rPr>
        <w:t xml:space="preserve"> ofertę</w:t>
      </w:r>
      <w:r>
        <w:rPr>
          <w:rFonts w:cs="Arial"/>
          <w:color w:val="000000"/>
          <w:sz w:val="22"/>
          <w:szCs w:val="22"/>
        </w:rPr>
        <w:t xml:space="preserve"> </w:t>
      </w:r>
      <w:r w:rsidRPr="00653059">
        <w:rPr>
          <w:rFonts w:cs="Arial"/>
          <w:color w:val="000000"/>
          <w:sz w:val="22"/>
          <w:szCs w:val="22"/>
        </w:rPr>
        <w:t xml:space="preserve">przy uwzględnieniu </w:t>
      </w:r>
      <w:r w:rsidRPr="00653059">
        <w:rPr>
          <w:rFonts w:cs="Arial"/>
          <w:sz w:val="22"/>
          <w:szCs w:val="22"/>
        </w:rPr>
        <w:t xml:space="preserve">szczegółowych informacji przedstawionych w Zapytaniu ofertowym oraz </w:t>
      </w:r>
      <w:r w:rsidRPr="00653059">
        <w:rPr>
          <w:rFonts w:cs="Arial"/>
          <w:b/>
          <w:bCs/>
          <w:sz w:val="22"/>
          <w:szCs w:val="22"/>
          <w:u w:val="single"/>
        </w:rPr>
        <w:t xml:space="preserve">z uwzględnieniem Załącznika nr </w:t>
      </w:r>
      <w:r w:rsidR="00A60663">
        <w:rPr>
          <w:rFonts w:cs="Arial"/>
          <w:b/>
          <w:bCs/>
          <w:sz w:val="22"/>
          <w:szCs w:val="22"/>
          <w:u w:val="single"/>
        </w:rPr>
        <w:t>5</w:t>
      </w:r>
      <w:r>
        <w:rPr>
          <w:rFonts w:cs="Arial"/>
          <w:b/>
          <w:bCs/>
          <w:sz w:val="22"/>
          <w:szCs w:val="22"/>
          <w:u w:val="single"/>
        </w:rPr>
        <w:t>.1</w:t>
      </w:r>
      <w:r w:rsidRPr="00653059">
        <w:rPr>
          <w:rFonts w:cs="Arial"/>
          <w:b/>
          <w:bCs/>
          <w:sz w:val="22"/>
          <w:szCs w:val="22"/>
          <w:u w:val="single"/>
        </w:rPr>
        <w:t xml:space="preserve"> do niniejszego formularza (</w:t>
      </w:r>
      <w:r>
        <w:rPr>
          <w:rFonts w:cs="Arial"/>
          <w:b/>
          <w:bCs/>
          <w:sz w:val="22"/>
          <w:szCs w:val="22"/>
          <w:u w:val="single"/>
        </w:rPr>
        <w:t>Formularz cenowy</w:t>
      </w:r>
      <w:r w:rsidRPr="00653059">
        <w:rPr>
          <w:rFonts w:cs="Arial"/>
          <w:b/>
          <w:bCs/>
          <w:sz w:val="22"/>
          <w:szCs w:val="22"/>
          <w:u w:val="single"/>
        </w:rPr>
        <w:t>)</w:t>
      </w:r>
      <w:r w:rsidRPr="00653059">
        <w:rPr>
          <w:rFonts w:cs="Arial"/>
          <w:b/>
          <w:bCs/>
          <w:color w:val="000000"/>
          <w:sz w:val="22"/>
          <w:szCs w:val="22"/>
          <w:u w:val="single"/>
        </w:rPr>
        <w:t>:</w:t>
      </w:r>
    </w:p>
    <w:p w14:paraId="32005C88" w14:textId="77777777" w:rsidR="00937DB3" w:rsidRPr="005E6B26" w:rsidRDefault="00937DB3" w:rsidP="00937DB3">
      <w:pPr>
        <w:spacing w:after="240"/>
        <w:ind w:left="357"/>
        <w:contextualSpacing/>
        <w:jc w:val="both"/>
        <w:rPr>
          <w:rFonts w:cs="Arial"/>
        </w:rPr>
      </w:pPr>
    </w:p>
    <w:p w14:paraId="52EAA6CB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Całkowita cena netto: ………………… PLN,</w:t>
      </w:r>
    </w:p>
    <w:p w14:paraId="0F0DAE56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podatek VAT: stawka - ….. w kwocie:……………………… PLN</w:t>
      </w:r>
    </w:p>
    <w:p w14:paraId="1AE5E4FF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cen brutto:…………….PLN,</w:t>
      </w:r>
    </w:p>
    <w:p w14:paraId="21687D14" w14:textId="3171D3CC" w:rsidR="00616884" w:rsidRPr="00616884" w:rsidRDefault="00616884" w:rsidP="00616884">
      <w:pPr>
        <w:pStyle w:val="Tekstpodstawowy"/>
        <w:numPr>
          <w:ilvl w:val="0"/>
          <w:numId w:val="8"/>
        </w:numPr>
        <w:spacing w:before="120" w:line="276" w:lineRule="auto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Zobowiąz</w:t>
      </w:r>
      <w:r>
        <w:rPr>
          <w:rFonts w:cs="Arial"/>
          <w:sz w:val="22"/>
          <w:szCs w:val="22"/>
        </w:rPr>
        <w:t>uję/zobowiązujemy</w:t>
      </w:r>
      <w:r w:rsidRPr="00616884">
        <w:rPr>
          <w:rFonts w:cs="Arial"/>
          <w:color w:val="FF0000"/>
          <w:sz w:val="22"/>
          <w:szCs w:val="22"/>
        </w:rPr>
        <w:t xml:space="preserve">* </w:t>
      </w:r>
      <w:r>
        <w:rPr>
          <w:rFonts w:cs="Arial"/>
          <w:sz w:val="22"/>
          <w:szCs w:val="22"/>
        </w:rPr>
        <w:t xml:space="preserve"> się</w:t>
      </w:r>
      <w:r w:rsidRPr="00616884">
        <w:rPr>
          <w:rFonts w:cs="Arial"/>
          <w:sz w:val="22"/>
          <w:szCs w:val="22"/>
        </w:rPr>
        <w:t xml:space="preserve"> do złożenia zabezpieczenia należytego wykonania Umowy w wysokości i formie określonej w Zapytaniu Ofertowym. </w:t>
      </w:r>
    </w:p>
    <w:p w14:paraId="49D0836A" w14:textId="77777777" w:rsidR="00837CC6" w:rsidRDefault="00837CC6" w:rsidP="00616884">
      <w:pPr>
        <w:rPr>
          <w:rFonts w:cs="Arial"/>
          <w:b/>
        </w:rPr>
      </w:pPr>
    </w:p>
    <w:p w14:paraId="77A89644" w14:textId="77777777" w:rsidR="00A30C97" w:rsidRDefault="00A30C97" w:rsidP="00616884">
      <w:pPr>
        <w:rPr>
          <w:rFonts w:cs="Arial"/>
          <w:b/>
        </w:rPr>
      </w:pPr>
    </w:p>
    <w:p w14:paraId="35230B45" w14:textId="77777777" w:rsidR="00A30C97" w:rsidRDefault="00A30C97" w:rsidP="00616884">
      <w:pPr>
        <w:rPr>
          <w:rFonts w:cs="Arial"/>
          <w:b/>
        </w:rPr>
      </w:pPr>
    </w:p>
    <w:p w14:paraId="31C0390C" w14:textId="77777777" w:rsidR="00A30C97" w:rsidRPr="005E6B26" w:rsidRDefault="00A30C97" w:rsidP="00616884">
      <w:pPr>
        <w:rPr>
          <w:rFonts w:cs="Arial"/>
          <w:b/>
        </w:rPr>
      </w:pPr>
    </w:p>
    <w:p w14:paraId="2FF936D6" w14:textId="5A48D42B" w:rsidR="003E3B0E" w:rsidRPr="00D44742" w:rsidRDefault="00837CC6" w:rsidP="003E3B0E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 w:rsidRPr="00D44742">
        <w:rPr>
          <w:rFonts w:cs="Arial"/>
          <w:sz w:val="18"/>
        </w:rPr>
        <w:t>……………………………….</w:t>
      </w:r>
    </w:p>
    <w:p w14:paraId="5F4E5225" w14:textId="06B972CF" w:rsidR="00837CC6" w:rsidRPr="00D44742" w:rsidRDefault="00837CC6" w:rsidP="00837CC6">
      <w:pPr>
        <w:ind w:right="72"/>
        <w:rPr>
          <w:rFonts w:cs="Arial"/>
          <w:sz w:val="18"/>
        </w:rPr>
      </w:pPr>
    </w:p>
    <w:p w14:paraId="6FABF7F6" w14:textId="351AB181" w:rsidR="003E3B0E" w:rsidRDefault="00837CC6" w:rsidP="003E3B0E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 w:rsidR="003E3B0E">
        <w:rPr>
          <w:rFonts w:cs="Arial"/>
          <w:sz w:val="18"/>
        </w:rPr>
        <w:t xml:space="preserve">) 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  <w:t xml:space="preserve">     </w:t>
      </w:r>
      <w:r w:rsidR="003E3B0E" w:rsidRPr="0040654D">
        <w:rPr>
          <w:rFonts w:eastAsia="Calibri" w:cs="Arial"/>
          <w:sz w:val="20"/>
        </w:rPr>
        <w:t>(podpis / podpisy</w:t>
      </w:r>
      <w:r w:rsidR="003E3B0E" w:rsidRPr="00A343C8">
        <w:rPr>
          <w:rFonts w:eastAsia="Calibri" w:cs="Arial"/>
          <w:sz w:val="20"/>
        </w:rPr>
        <w:t>)</w:t>
      </w:r>
      <w:r w:rsidR="003E3B0E">
        <w:rPr>
          <w:rFonts w:eastAsia="Calibri" w:cs="Arial"/>
          <w:sz w:val="20"/>
        </w:rPr>
        <w:t>*</w:t>
      </w:r>
    </w:p>
    <w:p w14:paraId="0BD8B0A7" w14:textId="77777777" w:rsidR="003E3B0E" w:rsidRPr="003E3B0E" w:rsidRDefault="003E3B0E" w:rsidP="003E3B0E">
      <w:pPr>
        <w:rPr>
          <w:rFonts w:cs="Arial"/>
          <w:sz w:val="18"/>
        </w:rPr>
      </w:pPr>
    </w:p>
    <w:p w14:paraId="010DBC2A" w14:textId="77777777" w:rsidR="00616884" w:rsidRDefault="00616884">
      <w:pPr>
        <w:rPr>
          <w:rFonts w:cs="Arial"/>
          <w:b/>
        </w:rPr>
      </w:pPr>
    </w:p>
    <w:p w14:paraId="7C7D954E" w14:textId="77777777" w:rsidR="00616884" w:rsidRDefault="00616884">
      <w:pPr>
        <w:rPr>
          <w:rFonts w:cs="Arial"/>
          <w:b/>
        </w:rPr>
      </w:pPr>
    </w:p>
    <w:p w14:paraId="3DE71C01" w14:textId="77777777" w:rsidR="00616884" w:rsidRDefault="00616884">
      <w:pPr>
        <w:rPr>
          <w:rFonts w:cs="Arial"/>
          <w:b/>
        </w:rPr>
      </w:pPr>
    </w:p>
    <w:p w14:paraId="662A1486" w14:textId="77777777" w:rsidR="00616884" w:rsidRDefault="00616884" w:rsidP="00616884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51B6CCF4" w14:textId="0C361FC0" w:rsidR="00616884" w:rsidRDefault="00616884">
      <w:pPr>
        <w:rPr>
          <w:rFonts w:cs="Arial"/>
          <w:b/>
        </w:rPr>
      </w:pPr>
    </w:p>
    <w:sectPr w:rsidR="00616884" w:rsidSect="00837CC6">
      <w:pgSz w:w="11906" w:h="16838" w:code="9"/>
      <w:pgMar w:top="851" w:right="1134" w:bottom="851" w:left="1418" w:header="624" w:footer="45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353A" w14:textId="77777777" w:rsidR="00F120B4" w:rsidRDefault="00F120B4">
      <w:r>
        <w:separator/>
      </w:r>
    </w:p>
  </w:endnote>
  <w:endnote w:type="continuationSeparator" w:id="0">
    <w:p w14:paraId="11A57C5B" w14:textId="77777777" w:rsidR="00F120B4" w:rsidRDefault="00F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55649F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945C4F" w14:paraId="245CC193" w14:textId="77777777" w:rsidTr="00945C4F">
      <w:trPr>
        <w:trHeight w:val="170"/>
      </w:trPr>
      <w:tc>
        <w:tcPr>
          <w:tcW w:w="2211" w:type="dxa"/>
        </w:tcPr>
        <w:p w14:paraId="1DC26B84" w14:textId="77777777" w:rsidR="00945C4F" w:rsidRPr="004C3607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46A35B1A" w14:textId="77777777" w:rsidR="00945C4F" w:rsidRPr="00645738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color w:val="000000"/>
              <w:sz w:val="12"/>
              <w:szCs w:val="12"/>
            </w:rPr>
          </w:pPr>
        </w:p>
      </w:tc>
      <w:tc>
        <w:tcPr>
          <w:tcW w:w="3685" w:type="dxa"/>
        </w:tcPr>
        <w:p w14:paraId="03EADE79" w14:textId="77777777" w:rsidR="00945C4F" w:rsidRPr="004C3607" w:rsidRDefault="00945C4F" w:rsidP="00945C4F">
          <w:pPr>
            <w:pStyle w:val="Stopka"/>
            <w:rPr>
              <w:rFonts w:cs="Arial"/>
              <w:sz w:val="12"/>
              <w:szCs w:val="12"/>
            </w:rPr>
          </w:pPr>
        </w:p>
      </w:tc>
      <w:tc>
        <w:tcPr>
          <w:tcW w:w="1134" w:type="dxa"/>
        </w:tcPr>
        <w:p w14:paraId="64657C41" w14:textId="77777777" w:rsidR="00945C4F" w:rsidRPr="004C3607" w:rsidRDefault="00945C4F" w:rsidP="00945C4F">
          <w:pPr>
            <w:rPr>
              <w:rFonts w:cs="Arial"/>
              <w:color w:val="000000"/>
              <w:sz w:val="12"/>
              <w:szCs w:val="12"/>
            </w:rPr>
          </w:pPr>
        </w:p>
      </w:tc>
    </w:tr>
    <w:tr w:rsidR="00945C4F" w14:paraId="1E5389D6" w14:textId="77777777" w:rsidTr="00945C4F">
      <w:trPr>
        <w:trHeight w:val="680"/>
      </w:trPr>
      <w:tc>
        <w:tcPr>
          <w:tcW w:w="2211" w:type="dxa"/>
        </w:tcPr>
        <w:p w14:paraId="157AF6D4" w14:textId="77777777" w:rsidR="00945C4F" w:rsidRPr="004C3607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color w:val="000000"/>
              <w:sz w:val="12"/>
              <w:szCs w:val="12"/>
            </w:rPr>
          </w:pPr>
          <w:r w:rsidRPr="004C3607">
            <w:rPr>
              <w:rFonts w:cs="Arial"/>
              <w:color w:val="000000"/>
              <w:sz w:val="12"/>
              <w:szCs w:val="12"/>
            </w:rPr>
            <w:t>Polska Spółka Gazownictwa sp. z o.o.</w:t>
          </w:r>
        </w:p>
        <w:p w14:paraId="295BCF00" w14:textId="77777777" w:rsidR="00945C4F" w:rsidRPr="004C3607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color w:val="000000"/>
              <w:sz w:val="12"/>
              <w:szCs w:val="12"/>
            </w:rPr>
          </w:pPr>
          <w:r w:rsidRPr="004C3607">
            <w:rPr>
              <w:rFonts w:cs="Arial"/>
              <w:color w:val="000000"/>
              <w:sz w:val="12"/>
              <w:szCs w:val="12"/>
            </w:rPr>
            <w:t>ul. Wojciecha Bandrowskiego 16</w:t>
          </w:r>
        </w:p>
        <w:p w14:paraId="4220FE61" w14:textId="77777777" w:rsidR="00945C4F" w:rsidRPr="004C3607" w:rsidRDefault="00945C4F" w:rsidP="00945C4F">
          <w:pPr>
            <w:rPr>
              <w:rFonts w:cs="Arial"/>
              <w:sz w:val="12"/>
              <w:szCs w:val="12"/>
            </w:rPr>
          </w:pPr>
          <w:r w:rsidRPr="004C3607">
            <w:rPr>
              <w:rFonts w:cs="Arial"/>
              <w:color w:val="000000"/>
              <w:sz w:val="12"/>
              <w:szCs w:val="12"/>
            </w:rPr>
            <w:t>33-100 Tarnów</w:t>
          </w:r>
        </w:p>
        <w:p w14:paraId="06CB9EBE" w14:textId="77777777" w:rsidR="00945C4F" w:rsidRPr="004C3607" w:rsidRDefault="00945C4F" w:rsidP="00945C4F">
          <w:pPr>
            <w:pStyle w:val="Stopka"/>
          </w:pPr>
        </w:p>
      </w:tc>
      <w:tc>
        <w:tcPr>
          <w:tcW w:w="1984" w:type="dxa"/>
        </w:tcPr>
        <w:p w14:paraId="4C9587C9" w14:textId="77777777" w:rsidR="00945C4F" w:rsidRPr="000E7001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Oddział Wsparcia w Warszawie</w:t>
          </w:r>
          <w:r w:rsidRPr="000E7001">
            <w:rPr>
              <w:rFonts w:cs="Arial"/>
              <w:sz w:val="12"/>
              <w:szCs w:val="12"/>
            </w:rPr>
            <w:br/>
            <w:t xml:space="preserve">ul. Krucza 6/14 </w:t>
          </w:r>
        </w:p>
        <w:p w14:paraId="1F86FCAB" w14:textId="77777777" w:rsidR="00945C4F" w:rsidRPr="000E7001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00-537 Warszawa</w:t>
          </w:r>
        </w:p>
        <w:p w14:paraId="1897ED03" w14:textId="77777777" w:rsidR="00945C4F" w:rsidRPr="000E7001" w:rsidRDefault="00945C4F" w:rsidP="00945C4F">
          <w:pPr>
            <w:autoSpaceDE w:val="0"/>
            <w:autoSpaceDN w:val="0"/>
            <w:adjustRightInd w:val="0"/>
            <w:textAlignment w:val="center"/>
            <w:rPr>
              <w:rFonts w:cs="Arial"/>
              <w:sz w:val="12"/>
              <w:szCs w:val="12"/>
            </w:rPr>
          </w:pPr>
        </w:p>
      </w:tc>
      <w:tc>
        <w:tcPr>
          <w:tcW w:w="3685" w:type="dxa"/>
        </w:tcPr>
        <w:p w14:paraId="176C4B1B" w14:textId="77777777" w:rsidR="00945C4F" w:rsidRPr="000E7001" w:rsidRDefault="00945C4F" w:rsidP="00945C4F">
          <w:pPr>
            <w:pStyle w:val="Stopka"/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Sąd Rejonowy dla Krakowa - Śródmieścia w Krakowie,</w:t>
          </w:r>
        </w:p>
        <w:p w14:paraId="308A1B6F" w14:textId="77777777" w:rsidR="00945C4F" w:rsidRPr="000E7001" w:rsidRDefault="00945C4F" w:rsidP="00945C4F">
          <w:pPr>
            <w:pStyle w:val="Stopka"/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XII Wydział Gospodarczy KRS</w:t>
          </w:r>
        </w:p>
        <w:p w14:paraId="3D4B35E2" w14:textId="77777777" w:rsidR="00945C4F" w:rsidRPr="000E7001" w:rsidRDefault="00945C4F" w:rsidP="00945C4F">
          <w:pPr>
            <w:pStyle w:val="Stopka"/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NIP 5252496411 ● REGON 142739519 ● KRS 0000374001</w:t>
          </w:r>
        </w:p>
        <w:p w14:paraId="095F00A9" w14:textId="77777777" w:rsidR="00945C4F" w:rsidRPr="000E7001" w:rsidRDefault="00945C4F" w:rsidP="00945C4F">
          <w:pPr>
            <w:pStyle w:val="Stopka"/>
          </w:pPr>
          <w:r w:rsidRPr="000E7001">
            <w:rPr>
              <w:rFonts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1CA919E8" w14:textId="77777777" w:rsidR="00945C4F" w:rsidRPr="000E7001" w:rsidRDefault="00945C4F" w:rsidP="00945C4F">
          <w:pPr>
            <w:rPr>
              <w:rFonts w:cs="Arial"/>
              <w:sz w:val="12"/>
              <w:szCs w:val="12"/>
            </w:rPr>
          </w:pPr>
          <w:r w:rsidRPr="000E7001">
            <w:rPr>
              <w:rFonts w:cs="Arial"/>
              <w:sz w:val="12"/>
              <w:szCs w:val="12"/>
            </w:rPr>
            <w:t>www.psgaz.pl</w:t>
          </w:r>
        </w:p>
      </w:tc>
    </w:tr>
  </w:tbl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17C68" w14:textId="77777777" w:rsidR="00F120B4" w:rsidRDefault="00F120B4">
      <w:r>
        <w:separator/>
      </w:r>
    </w:p>
  </w:footnote>
  <w:footnote w:type="continuationSeparator" w:id="0">
    <w:p w14:paraId="69A6C56E" w14:textId="77777777" w:rsidR="00F120B4" w:rsidRDefault="00F120B4">
      <w:r>
        <w:continuationSeparator/>
      </w:r>
    </w:p>
  </w:footnote>
  <w:footnote w:id="1">
    <w:p w14:paraId="10EF22F2" w14:textId="77777777" w:rsidR="004D42C7" w:rsidRPr="007D368D" w:rsidRDefault="004D42C7" w:rsidP="004D42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DB2022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2C20DA4D" w:rsidR="00B00E1B" w:rsidRDefault="00B00E1B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E8DD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874CE9"/>
    <w:multiLevelType w:val="multilevel"/>
    <w:tmpl w:val="90908F4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04" w:hanging="1800"/>
      </w:pPr>
      <w:rPr>
        <w:rFonts w:hint="default"/>
      </w:rPr>
    </w:lvl>
  </w:abstractNum>
  <w:abstractNum w:abstractNumId="3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3141D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E2B4A23"/>
    <w:multiLevelType w:val="hybridMultilevel"/>
    <w:tmpl w:val="87A651FA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62304C48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76A97"/>
    <w:multiLevelType w:val="hybridMultilevel"/>
    <w:tmpl w:val="65DAF5DA"/>
    <w:lvl w:ilvl="0" w:tplc="0415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8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23A5FF1"/>
    <w:multiLevelType w:val="hybridMultilevel"/>
    <w:tmpl w:val="C978AE92"/>
    <w:lvl w:ilvl="0" w:tplc="D362109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1628366E"/>
    <w:multiLevelType w:val="multilevel"/>
    <w:tmpl w:val="6558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33C6304"/>
    <w:multiLevelType w:val="multilevel"/>
    <w:tmpl w:val="DA72CC0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B57D28"/>
    <w:multiLevelType w:val="multilevel"/>
    <w:tmpl w:val="509CD9D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810370E"/>
    <w:multiLevelType w:val="multilevel"/>
    <w:tmpl w:val="BD7E3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B5B7FE8"/>
    <w:multiLevelType w:val="multilevel"/>
    <w:tmpl w:val="6FF44C38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32EC3BF5"/>
    <w:multiLevelType w:val="multilevel"/>
    <w:tmpl w:val="551C7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3EF1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64FA3"/>
    <w:multiLevelType w:val="hybridMultilevel"/>
    <w:tmpl w:val="4D2AA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51C5F"/>
    <w:multiLevelType w:val="multilevel"/>
    <w:tmpl w:val="628E816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1A61C07"/>
    <w:multiLevelType w:val="multilevel"/>
    <w:tmpl w:val="D4BAA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3C45C63"/>
    <w:multiLevelType w:val="multilevel"/>
    <w:tmpl w:val="D90C2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5A344843"/>
    <w:multiLevelType w:val="multilevel"/>
    <w:tmpl w:val="B7549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%4."/>
      <w:lvlJc w:val="left"/>
      <w:pPr>
        <w:ind w:left="216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F33AC"/>
    <w:multiLevelType w:val="multilevel"/>
    <w:tmpl w:val="7672528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1" w15:restartNumberingAfterBreak="0">
    <w:nsid w:val="620225E1"/>
    <w:multiLevelType w:val="hybridMultilevel"/>
    <w:tmpl w:val="624C800E"/>
    <w:lvl w:ilvl="0" w:tplc="2504675C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CCCC30B8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AC6068A2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2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F3568"/>
    <w:multiLevelType w:val="multilevel"/>
    <w:tmpl w:val="75F47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3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10"/>
  </w:num>
  <w:num w:numId="2" w16cid:durableId="1800536609">
    <w:abstractNumId w:val="21"/>
  </w:num>
  <w:num w:numId="3" w16cid:durableId="1671985734">
    <w:abstractNumId w:val="30"/>
  </w:num>
  <w:num w:numId="4" w16cid:durableId="1922375889">
    <w:abstractNumId w:val="36"/>
  </w:num>
  <w:num w:numId="5" w16cid:durableId="409277206">
    <w:abstractNumId w:val="31"/>
  </w:num>
  <w:num w:numId="6" w16cid:durableId="12738983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5"/>
  </w:num>
  <w:num w:numId="8" w16cid:durableId="242375273">
    <w:abstractNumId w:val="37"/>
  </w:num>
  <w:num w:numId="9" w16cid:durableId="2022538834">
    <w:abstractNumId w:val="17"/>
  </w:num>
  <w:num w:numId="10" w16cid:durableId="986280611">
    <w:abstractNumId w:val="3"/>
  </w:num>
  <w:num w:numId="11" w16cid:durableId="106193891">
    <w:abstractNumId w:val="1"/>
  </w:num>
  <w:num w:numId="12" w16cid:durableId="1405180732">
    <w:abstractNumId w:val="24"/>
  </w:num>
  <w:num w:numId="13" w16cid:durableId="2063794418">
    <w:abstractNumId w:val="29"/>
  </w:num>
  <w:num w:numId="14" w16cid:durableId="1159230554">
    <w:abstractNumId w:val="32"/>
  </w:num>
  <w:num w:numId="15" w16cid:durableId="1270891772">
    <w:abstractNumId w:val="6"/>
  </w:num>
  <w:num w:numId="16" w16cid:durableId="1973515210">
    <w:abstractNumId w:val="12"/>
  </w:num>
  <w:num w:numId="17" w16cid:durableId="1952470314">
    <w:abstractNumId w:val="8"/>
  </w:num>
  <w:num w:numId="18" w16cid:durableId="1313677468">
    <w:abstractNumId w:val="34"/>
  </w:num>
  <w:num w:numId="19" w16cid:durableId="701252141">
    <w:abstractNumId w:val="15"/>
  </w:num>
  <w:num w:numId="20" w16cid:durableId="390886813">
    <w:abstractNumId w:val="18"/>
  </w:num>
  <w:num w:numId="21" w16cid:durableId="1313169840">
    <w:abstractNumId w:val="0"/>
  </w:num>
  <w:num w:numId="22" w16cid:durableId="1220483395">
    <w:abstractNumId w:val="26"/>
  </w:num>
  <w:num w:numId="23" w16cid:durableId="447091024">
    <w:abstractNumId w:val="27"/>
  </w:num>
  <w:num w:numId="24" w16cid:durableId="1921599219">
    <w:abstractNumId w:val="14"/>
  </w:num>
  <w:num w:numId="25" w16cid:durableId="710500265">
    <w:abstractNumId w:val="11"/>
  </w:num>
  <w:num w:numId="26" w16cid:durableId="444471932">
    <w:abstractNumId w:val="19"/>
  </w:num>
  <w:num w:numId="27" w16cid:durableId="625309666">
    <w:abstractNumId w:val="28"/>
  </w:num>
  <w:num w:numId="28" w16cid:durableId="1359891466">
    <w:abstractNumId w:val="4"/>
  </w:num>
  <w:num w:numId="29" w16cid:durableId="257949723">
    <w:abstractNumId w:val="20"/>
  </w:num>
  <w:num w:numId="30" w16cid:durableId="633415774">
    <w:abstractNumId w:val="33"/>
  </w:num>
  <w:num w:numId="31" w16cid:durableId="1915159932">
    <w:abstractNumId w:val="7"/>
  </w:num>
  <w:num w:numId="32" w16cid:durableId="1456027760">
    <w:abstractNumId w:val="9"/>
  </w:num>
  <w:num w:numId="33" w16cid:durableId="1761872425">
    <w:abstractNumId w:val="25"/>
  </w:num>
  <w:num w:numId="34" w16cid:durableId="1753964417">
    <w:abstractNumId w:val="23"/>
  </w:num>
  <w:num w:numId="35" w16cid:durableId="1186407805">
    <w:abstractNumId w:val="16"/>
  </w:num>
  <w:num w:numId="36" w16cid:durableId="822694550">
    <w:abstractNumId w:val="13"/>
  </w:num>
  <w:num w:numId="37" w16cid:durableId="333804831">
    <w:abstractNumId w:val="2"/>
  </w:num>
  <w:num w:numId="38" w16cid:durableId="455099849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50E1"/>
    <w:rsid w:val="00025E92"/>
    <w:rsid w:val="00027856"/>
    <w:rsid w:val="000356D5"/>
    <w:rsid w:val="00035FBE"/>
    <w:rsid w:val="00040D3A"/>
    <w:rsid w:val="00043588"/>
    <w:rsid w:val="00044385"/>
    <w:rsid w:val="00044A3D"/>
    <w:rsid w:val="000456E6"/>
    <w:rsid w:val="000467E3"/>
    <w:rsid w:val="00047002"/>
    <w:rsid w:val="00050752"/>
    <w:rsid w:val="00051878"/>
    <w:rsid w:val="00054468"/>
    <w:rsid w:val="00056ECD"/>
    <w:rsid w:val="00063E0E"/>
    <w:rsid w:val="00066F38"/>
    <w:rsid w:val="00080810"/>
    <w:rsid w:val="00083F4F"/>
    <w:rsid w:val="000930CC"/>
    <w:rsid w:val="00093B27"/>
    <w:rsid w:val="000968BF"/>
    <w:rsid w:val="000977D6"/>
    <w:rsid w:val="000A79D9"/>
    <w:rsid w:val="000B7063"/>
    <w:rsid w:val="000C5DA6"/>
    <w:rsid w:val="000C67AC"/>
    <w:rsid w:val="000C67E1"/>
    <w:rsid w:val="000C7F1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2025F"/>
    <w:rsid w:val="00121A41"/>
    <w:rsid w:val="001256CE"/>
    <w:rsid w:val="001328F2"/>
    <w:rsid w:val="00135D81"/>
    <w:rsid w:val="0014036E"/>
    <w:rsid w:val="00154332"/>
    <w:rsid w:val="00155271"/>
    <w:rsid w:val="001556E5"/>
    <w:rsid w:val="0016227E"/>
    <w:rsid w:val="00162939"/>
    <w:rsid w:val="001647D2"/>
    <w:rsid w:val="00165136"/>
    <w:rsid w:val="00173BC0"/>
    <w:rsid w:val="001745FD"/>
    <w:rsid w:val="001751C8"/>
    <w:rsid w:val="0017530A"/>
    <w:rsid w:val="001763E6"/>
    <w:rsid w:val="001817B3"/>
    <w:rsid w:val="001829D7"/>
    <w:rsid w:val="001968A2"/>
    <w:rsid w:val="001A0584"/>
    <w:rsid w:val="001A1960"/>
    <w:rsid w:val="001A606E"/>
    <w:rsid w:val="001A72E7"/>
    <w:rsid w:val="001A7AB4"/>
    <w:rsid w:val="001C2B06"/>
    <w:rsid w:val="001C3062"/>
    <w:rsid w:val="001C61ED"/>
    <w:rsid w:val="001C77FA"/>
    <w:rsid w:val="001D0F42"/>
    <w:rsid w:val="001D1FFD"/>
    <w:rsid w:val="001D4279"/>
    <w:rsid w:val="001F7745"/>
    <w:rsid w:val="00211F18"/>
    <w:rsid w:val="00220F86"/>
    <w:rsid w:val="00234E43"/>
    <w:rsid w:val="0024497E"/>
    <w:rsid w:val="00244ADE"/>
    <w:rsid w:val="00253878"/>
    <w:rsid w:val="00257195"/>
    <w:rsid w:val="00257A96"/>
    <w:rsid w:val="002658AA"/>
    <w:rsid w:val="00265B4B"/>
    <w:rsid w:val="00270B2D"/>
    <w:rsid w:val="00275751"/>
    <w:rsid w:val="00276154"/>
    <w:rsid w:val="00276B36"/>
    <w:rsid w:val="00276F96"/>
    <w:rsid w:val="00290813"/>
    <w:rsid w:val="00292275"/>
    <w:rsid w:val="00295BB8"/>
    <w:rsid w:val="002A0FA6"/>
    <w:rsid w:val="002A4AE5"/>
    <w:rsid w:val="002B074A"/>
    <w:rsid w:val="002B1E4B"/>
    <w:rsid w:val="002D778E"/>
    <w:rsid w:val="002E38EB"/>
    <w:rsid w:val="002E428C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77538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0AD8"/>
    <w:rsid w:val="003B1B2E"/>
    <w:rsid w:val="003B45A4"/>
    <w:rsid w:val="003C30E7"/>
    <w:rsid w:val="003C3803"/>
    <w:rsid w:val="003C62F0"/>
    <w:rsid w:val="003D1F31"/>
    <w:rsid w:val="003E132D"/>
    <w:rsid w:val="003E3B0E"/>
    <w:rsid w:val="003F192D"/>
    <w:rsid w:val="003F4EE2"/>
    <w:rsid w:val="003F59F0"/>
    <w:rsid w:val="003F794D"/>
    <w:rsid w:val="0040198A"/>
    <w:rsid w:val="0040618F"/>
    <w:rsid w:val="004109F9"/>
    <w:rsid w:val="00410F29"/>
    <w:rsid w:val="004129D8"/>
    <w:rsid w:val="00420EB8"/>
    <w:rsid w:val="0042655D"/>
    <w:rsid w:val="00431023"/>
    <w:rsid w:val="00441829"/>
    <w:rsid w:val="00447752"/>
    <w:rsid w:val="00452893"/>
    <w:rsid w:val="00452B15"/>
    <w:rsid w:val="00455330"/>
    <w:rsid w:val="00461B70"/>
    <w:rsid w:val="00462B12"/>
    <w:rsid w:val="00464C06"/>
    <w:rsid w:val="00467C6C"/>
    <w:rsid w:val="00470968"/>
    <w:rsid w:val="00472122"/>
    <w:rsid w:val="00472705"/>
    <w:rsid w:val="004728BB"/>
    <w:rsid w:val="004759F4"/>
    <w:rsid w:val="00476DAC"/>
    <w:rsid w:val="0048056D"/>
    <w:rsid w:val="00481100"/>
    <w:rsid w:val="004932A2"/>
    <w:rsid w:val="00494EEB"/>
    <w:rsid w:val="004A1812"/>
    <w:rsid w:val="004A4117"/>
    <w:rsid w:val="004A5C97"/>
    <w:rsid w:val="004B0E87"/>
    <w:rsid w:val="004B15EE"/>
    <w:rsid w:val="004B1768"/>
    <w:rsid w:val="004B2E71"/>
    <w:rsid w:val="004B4FF7"/>
    <w:rsid w:val="004B7143"/>
    <w:rsid w:val="004B7CF0"/>
    <w:rsid w:val="004C006E"/>
    <w:rsid w:val="004C0150"/>
    <w:rsid w:val="004C4212"/>
    <w:rsid w:val="004C58BF"/>
    <w:rsid w:val="004D0163"/>
    <w:rsid w:val="004D2834"/>
    <w:rsid w:val="004D3791"/>
    <w:rsid w:val="004D42C7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109AB"/>
    <w:rsid w:val="00511333"/>
    <w:rsid w:val="00515260"/>
    <w:rsid w:val="00523866"/>
    <w:rsid w:val="0053394D"/>
    <w:rsid w:val="00536E36"/>
    <w:rsid w:val="00546E1B"/>
    <w:rsid w:val="005510B0"/>
    <w:rsid w:val="005522A6"/>
    <w:rsid w:val="00554649"/>
    <w:rsid w:val="00556387"/>
    <w:rsid w:val="0055649F"/>
    <w:rsid w:val="005613B3"/>
    <w:rsid w:val="00561C46"/>
    <w:rsid w:val="00563DBA"/>
    <w:rsid w:val="005654DA"/>
    <w:rsid w:val="00574F55"/>
    <w:rsid w:val="00575838"/>
    <w:rsid w:val="00581AC8"/>
    <w:rsid w:val="00583FAF"/>
    <w:rsid w:val="005857D7"/>
    <w:rsid w:val="00586A5A"/>
    <w:rsid w:val="00587528"/>
    <w:rsid w:val="005877D7"/>
    <w:rsid w:val="00590679"/>
    <w:rsid w:val="005A00C6"/>
    <w:rsid w:val="005A2460"/>
    <w:rsid w:val="005A3CEB"/>
    <w:rsid w:val="005A3FEB"/>
    <w:rsid w:val="005A4145"/>
    <w:rsid w:val="005A4864"/>
    <w:rsid w:val="005A652B"/>
    <w:rsid w:val="005A6548"/>
    <w:rsid w:val="005A6791"/>
    <w:rsid w:val="005B1521"/>
    <w:rsid w:val="005B2581"/>
    <w:rsid w:val="005B3025"/>
    <w:rsid w:val="005B4DF0"/>
    <w:rsid w:val="005B5C99"/>
    <w:rsid w:val="005B684F"/>
    <w:rsid w:val="005B68C8"/>
    <w:rsid w:val="005B7696"/>
    <w:rsid w:val="005C73E5"/>
    <w:rsid w:val="005D1F20"/>
    <w:rsid w:val="005D67F9"/>
    <w:rsid w:val="005D7F8A"/>
    <w:rsid w:val="005E166C"/>
    <w:rsid w:val="005E2FC3"/>
    <w:rsid w:val="005E52A4"/>
    <w:rsid w:val="005F4FCC"/>
    <w:rsid w:val="00603005"/>
    <w:rsid w:val="006066CB"/>
    <w:rsid w:val="00610FAA"/>
    <w:rsid w:val="00611056"/>
    <w:rsid w:val="00616884"/>
    <w:rsid w:val="006228B4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62FD"/>
    <w:rsid w:val="00681A75"/>
    <w:rsid w:val="00681BC7"/>
    <w:rsid w:val="00684CBF"/>
    <w:rsid w:val="0068722F"/>
    <w:rsid w:val="006875C8"/>
    <w:rsid w:val="00687DD5"/>
    <w:rsid w:val="00687F82"/>
    <w:rsid w:val="006905E5"/>
    <w:rsid w:val="00691060"/>
    <w:rsid w:val="00692849"/>
    <w:rsid w:val="006932DE"/>
    <w:rsid w:val="0069381F"/>
    <w:rsid w:val="00695131"/>
    <w:rsid w:val="0069546D"/>
    <w:rsid w:val="00696CE9"/>
    <w:rsid w:val="006A2C89"/>
    <w:rsid w:val="006A6D5B"/>
    <w:rsid w:val="006B7769"/>
    <w:rsid w:val="006C0FD5"/>
    <w:rsid w:val="006C114D"/>
    <w:rsid w:val="006C14A9"/>
    <w:rsid w:val="006C709C"/>
    <w:rsid w:val="006D06ED"/>
    <w:rsid w:val="006D49B5"/>
    <w:rsid w:val="006D5DA3"/>
    <w:rsid w:val="006E0122"/>
    <w:rsid w:val="006E0FF1"/>
    <w:rsid w:val="006E1625"/>
    <w:rsid w:val="006E5E91"/>
    <w:rsid w:val="006E6091"/>
    <w:rsid w:val="006E6A51"/>
    <w:rsid w:val="006F23F0"/>
    <w:rsid w:val="006F2CDF"/>
    <w:rsid w:val="006F6585"/>
    <w:rsid w:val="007002F6"/>
    <w:rsid w:val="00700C24"/>
    <w:rsid w:val="007016E0"/>
    <w:rsid w:val="00707657"/>
    <w:rsid w:val="00714F9D"/>
    <w:rsid w:val="007158AB"/>
    <w:rsid w:val="007228E0"/>
    <w:rsid w:val="007271B9"/>
    <w:rsid w:val="00727BCE"/>
    <w:rsid w:val="00733BA8"/>
    <w:rsid w:val="007431D7"/>
    <w:rsid w:val="00744107"/>
    <w:rsid w:val="0075359A"/>
    <w:rsid w:val="00753B48"/>
    <w:rsid w:val="00754A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7A38"/>
    <w:rsid w:val="007B22BB"/>
    <w:rsid w:val="007B53B8"/>
    <w:rsid w:val="007B5D24"/>
    <w:rsid w:val="007B75BC"/>
    <w:rsid w:val="007B7D4B"/>
    <w:rsid w:val="007C3661"/>
    <w:rsid w:val="007C568B"/>
    <w:rsid w:val="007C6502"/>
    <w:rsid w:val="007D368D"/>
    <w:rsid w:val="007E22CF"/>
    <w:rsid w:val="007E2998"/>
    <w:rsid w:val="007E4C65"/>
    <w:rsid w:val="007E52C4"/>
    <w:rsid w:val="007E6E44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15C6F"/>
    <w:rsid w:val="00822329"/>
    <w:rsid w:val="008224B6"/>
    <w:rsid w:val="0082654D"/>
    <w:rsid w:val="00831C8F"/>
    <w:rsid w:val="00837CC6"/>
    <w:rsid w:val="00843FFF"/>
    <w:rsid w:val="008456BA"/>
    <w:rsid w:val="0084621B"/>
    <w:rsid w:val="008472A0"/>
    <w:rsid w:val="00851847"/>
    <w:rsid w:val="00852A76"/>
    <w:rsid w:val="0085383C"/>
    <w:rsid w:val="0085551B"/>
    <w:rsid w:val="00856DCE"/>
    <w:rsid w:val="00861459"/>
    <w:rsid w:val="008637D8"/>
    <w:rsid w:val="008707AC"/>
    <w:rsid w:val="00875C0D"/>
    <w:rsid w:val="00876C45"/>
    <w:rsid w:val="00877225"/>
    <w:rsid w:val="00881855"/>
    <w:rsid w:val="00881E56"/>
    <w:rsid w:val="00882FFE"/>
    <w:rsid w:val="00886254"/>
    <w:rsid w:val="00886621"/>
    <w:rsid w:val="008869D1"/>
    <w:rsid w:val="0089081F"/>
    <w:rsid w:val="00891173"/>
    <w:rsid w:val="008921C9"/>
    <w:rsid w:val="008A1009"/>
    <w:rsid w:val="008A4DDA"/>
    <w:rsid w:val="008B1B4E"/>
    <w:rsid w:val="008B2195"/>
    <w:rsid w:val="008B2206"/>
    <w:rsid w:val="008C3125"/>
    <w:rsid w:val="008D45DB"/>
    <w:rsid w:val="008D50EB"/>
    <w:rsid w:val="008E21BF"/>
    <w:rsid w:val="008E4D70"/>
    <w:rsid w:val="008E73A6"/>
    <w:rsid w:val="008F5B3F"/>
    <w:rsid w:val="00901872"/>
    <w:rsid w:val="009021C1"/>
    <w:rsid w:val="00907EC1"/>
    <w:rsid w:val="00911EE4"/>
    <w:rsid w:val="0091704E"/>
    <w:rsid w:val="0092388E"/>
    <w:rsid w:val="009262F5"/>
    <w:rsid w:val="00933280"/>
    <w:rsid w:val="009350CF"/>
    <w:rsid w:val="00937DB3"/>
    <w:rsid w:val="00940C21"/>
    <w:rsid w:val="00941034"/>
    <w:rsid w:val="0094301B"/>
    <w:rsid w:val="00944A51"/>
    <w:rsid w:val="00945C4F"/>
    <w:rsid w:val="00945F5E"/>
    <w:rsid w:val="0094738E"/>
    <w:rsid w:val="009516B0"/>
    <w:rsid w:val="00953889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07E9"/>
    <w:rsid w:val="009E34E2"/>
    <w:rsid w:val="009F5793"/>
    <w:rsid w:val="009F749C"/>
    <w:rsid w:val="009F7544"/>
    <w:rsid w:val="00A04B22"/>
    <w:rsid w:val="00A0530E"/>
    <w:rsid w:val="00A05B59"/>
    <w:rsid w:val="00A07C7C"/>
    <w:rsid w:val="00A11439"/>
    <w:rsid w:val="00A11926"/>
    <w:rsid w:val="00A11C67"/>
    <w:rsid w:val="00A120A8"/>
    <w:rsid w:val="00A13F64"/>
    <w:rsid w:val="00A142B4"/>
    <w:rsid w:val="00A145E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3EC8"/>
    <w:rsid w:val="00A446A1"/>
    <w:rsid w:val="00A503BA"/>
    <w:rsid w:val="00A60663"/>
    <w:rsid w:val="00A63F79"/>
    <w:rsid w:val="00A640B9"/>
    <w:rsid w:val="00A67027"/>
    <w:rsid w:val="00A7309B"/>
    <w:rsid w:val="00A731BE"/>
    <w:rsid w:val="00A73E6F"/>
    <w:rsid w:val="00A76917"/>
    <w:rsid w:val="00A775E7"/>
    <w:rsid w:val="00A81BA3"/>
    <w:rsid w:val="00A907A6"/>
    <w:rsid w:val="00A95FB3"/>
    <w:rsid w:val="00AA43DD"/>
    <w:rsid w:val="00AB087F"/>
    <w:rsid w:val="00AB56DB"/>
    <w:rsid w:val="00AB67CA"/>
    <w:rsid w:val="00AC1489"/>
    <w:rsid w:val="00AC1521"/>
    <w:rsid w:val="00AD1123"/>
    <w:rsid w:val="00AD154D"/>
    <w:rsid w:val="00AD3480"/>
    <w:rsid w:val="00AE0BCA"/>
    <w:rsid w:val="00AE334F"/>
    <w:rsid w:val="00AE614E"/>
    <w:rsid w:val="00AF21D0"/>
    <w:rsid w:val="00AF4822"/>
    <w:rsid w:val="00B00E1B"/>
    <w:rsid w:val="00B01EC2"/>
    <w:rsid w:val="00B063DF"/>
    <w:rsid w:val="00B10857"/>
    <w:rsid w:val="00B13390"/>
    <w:rsid w:val="00B2130F"/>
    <w:rsid w:val="00B237B0"/>
    <w:rsid w:val="00B24207"/>
    <w:rsid w:val="00B25BDD"/>
    <w:rsid w:val="00B26C67"/>
    <w:rsid w:val="00B31B92"/>
    <w:rsid w:val="00B327F4"/>
    <w:rsid w:val="00B37528"/>
    <w:rsid w:val="00B5176B"/>
    <w:rsid w:val="00B51F63"/>
    <w:rsid w:val="00B6238D"/>
    <w:rsid w:val="00B63029"/>
    <w:rsid w:val="00B64172"/>
    <w:rsid w:val="00B77652"/>
    <w:rsid w:val="00B77C63"/>
    <w:rsid w:val="00B80684"/>
    <w:rsid w:val="00B82FD6"/>
    <w:rsid w:val="00B87558"/>
    <w:rsid w:val="00B904D4"/>
    <w:rsid w:val="00B942CD"/>
    <w:rsid w:val="00B945D8"/>
    <w:rsid w:val="00B9467A"/>
    <w:rsid w:val="00BA6747"/>
    <w:rsid w:val="00BA72F6"/>
    <w:rsid w:val="00BB1A98"/>
    <w:rsid w:val="00BB74E2"/>
    <w:rsid w:val="00BB7704"/>
    <w:rsid w:val="00BC03DB"/>
    <w:rsid w:val="00BC1B91"/>
    <w:rsid w:val="00BC6DE1"/>
    <w:rsid w:val="00BC77AC"/>
    <w:rsid w:val="00BD5E9E"/>
    <w:rsid w:val="00BF2F5B"/>
    <w:rsid w:val="00BF741E"/>
    <w:rsid w:val="00C01102"/>
    <w:rsid w:val="00C04A13"/>
    <w:rsid w:val="00C06A75"/>
    <w:rsid w:val="00C10312"/>
    <w:rsid w:val="00C13EE7"/>
    <w:rsid w:val="00C14B2F"/>
    <w:rsid w:val="00C178D6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56A26"/>
    <w:rsid w:val="00C6681B"/>
    <w:rsid w:val="00C715B8"/>
    <w:rsid w:val="00C90D3B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08BB"/>
    <w:rsid w:val="00CC3BE6"/>
    <w:rsid w:val="00CC46BB"/>
    <w:rsid w:val="00CC4D73"/>
    <w:rsid w:val="00CD0209"/>
    <w:rsid w:val="00CD1169"/>
    <w:rsid w:val="00CD64EE"/>
    <w:rsid w:val="00CE1976"/>
    <w:rsid w:val="00CE2575"/>
    <w:rsid w:val="00CE3E7C"/>
    <w:rsid w:val="00CE55AB"/>
    <w:rsid w:val="00CE6E4F"/>
    <w:rsid w:val="00CF170E"/>
    <w:rsid w:val="00CF7FE0"/>
    <w:rsid w:val="00D00612"/>
    <w:rsid w:val="00D023E1"/>
    <w:rsid w:val="00D03273"/>
    <w:rsid w:val="00D04254"/>
    <w:rsid w:val="00D059BB"/>
    <w:rsid w:val="00D06433"/>
    <w:rsid w:val="00D10708"/>
    <w:rsid w:val="00D15391"/>
    <w:rsid w:val="00D16C16"/>
    <w:rsid w:val="00D174A4"/>
    <w:rsid w:val="00D17A2A"/>
    <w:rsid w:val="00D2580C"/>
    <w:rsid w:val="00D27A3D"/>
    <w:rsid w:val="00D301F6"/>
    <w:rsid w:val="00D33860"/>
    <w:rsid w:val="00D3405B"/>
    <w:rsid w:val="00D36F7A"/>
    <w:rsid w:val="00D37551"/>
    <w:rsid w:val="00D4051D"/>
    <w:rsid w:val="00D40DC6"/>
    <w:rsid w:val="00D41840"/>
    <w:rsid w:val="00D42662"/>
    <w:rsid w:val="00D45EA5"/>
    <w:rsid w:val="00D53A7C"/>
    <w:rsid w:val="00D570BA"/>
    <w:rsid w:val="00D642B0"/>
    <w:rsid w:val="00D664A3"/>
    <w:rsid w:val="00D674D0"/>
    <w:rsid w:val="00D67D3E"/>
    <w:rsid w:val="00D72F8E"/>
    <w:rsid w:val="00D75268"/>
    <w:rsid w:val="00D75D95"/>
    <w:rsid w:val="00D80448"/>
    <w:rsid w:val="00D8575D"/>
    <w:rsid w:val="00D86872"/>
    <w:rsid w:val="00D86FB4"/>
    <w:rsid w:val="00D90E73"/>
    <w:rsid w:val="00DA15A5"/>
    <w:rsid w:val="00DB5218"/>
    <w:rsid w:val="00DB712D"/>
    <w:rsid w:val="00DC0BD2"/>
    <w:rsid w:val="00DC21EC"/>
    <w:rsid w:val="00DD1C14"/>
    <w:rsid w:val="00DD435C"/>
    <w:rsid w:val="00DD7FEE"/>
    <w:rsid w:val="00DE21DE"/>
    <w:rsid w:val="00DE488E"/>
    <w:rsid w:val="00DE5FA9"/>
    <w:rsid w:val="00DE783D"/>
    <w:rsid w:val="00DF23EA"/>
    <w:rsid w:val="00DF427F"/>
    <w:rsid w:val="00DF6FD2"/>
    <w:rsid w:val="00E109C5"/>
    <w:rsid w:val="00E10C26"/>
    <w:rsid w:val="00E11B42"/>
    <w:rsid w:val="00E12320"/>
    <w:rsid w:val="00E1720A"/>
    <w:rsid w:val="00E174B3"/>
    <w:rsid w:val="00E21727"/>
    <w:rsid w:val="00E25AD3"/>
    <w:rsid w:val="00E31719"/>
    <w:rsid w:val="00E31846"/>
    <w:rsid w:val="00E32CC5"/>
    <w:rsid w:val="00E32F01"/>
    <w:rsid w:val="00E3434D"/>
    <w:rsid w:val="00E34B62"/>
    <w:rsid w:val="00E40ABB"/>
    <w:rsid w:val="00E42AE6"/>
    <w:rsid w:val="00E4458A"/>
    <w:rsid w:val="00E521AA"/>
    <w:rsid w:val="00E538C4"/>
    <w:rsid w:val="00E568DB"/>
    <w:rsid w:val="00E5737A"/>
    <w:rsid w:val="00E7365B"/>
    <w:rsid w:val="00E75088"/>
    <w:rsid w:val="00E752B0"/>
    <w:rsid w:val="00E83F59"/>
    <w:rsid w:val="00E862C6"/>
    <w:rsid w:val="00E87B0A"/>
    <w:rsid w:val="00E97570"/>
    <w:rsid w:val="00EA25F2"/>
    <w:rsid w:val="00EA2FFC"/>
    <w:rsid w:val="00EA7828"/>
    <w:rsid w:val="00EA79FB"/>
    <w:rsid w:val="00EB05AB"/>
    <w:rsid w:val="00EB6994"/>
    <w:rsid w:val="00EB76DE"/>
    <w:rsid w:val="00EC36A9"/>
    <w:rsid w:val="00EC5730"/>
    <w:rsid w:val="00ED23FB"/>
    <w:rsid w:val="00ED5482"/>
    <w:rsid w:val="00EE14D6"/>
    <w:rsid w:val="00EE74B2"/>
    <w:rsid w:val="00EE7FAC"/>
    <w:rsid w:val="00EF0468"/>
    <w:rsid w:val="00F03E8C"/>
    <w:rsid w:val="00F102B1"/>
    <w:rsid w:val="00F11697"/>
    <w:rsid w:val="00F120B4"/>
    <w:rsid w:val="00F13401"/>
    <w:rsid w:val="00F15E69"/>
    <w:rsid w:val="00F1635D"/>
    <w:rsid w:val="00F17B41"/>
    <w:rsid w:val="00F216DB"/>
    <w:rsid w:val="00F25AB3"/>
    <w:rsid w:val="00F27E53"/>
    <w:rsid w:val="00F27E6A"/>
    <w:rsid w:val="00F30600"/>
    <w:rsid w:val="00F318E2"/>
    <w:rsid w:val="00F34089"/>
    <w:rsid w:val="00F3468D"/>
    <w:rsid w:val="00F36E67"/>
    <w:rsid w:val="00F405CA"/>
    <w:rsid w:val="00F419D7"/>
    <w:rsid w:val="00F429F1"/>
    <w:rsid w:val="00F44C9C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347F"/>
    <w:rsid w:val="00F8542C"/>
    <w:rsid w:val="00F87A24"/>
    <w:rsid w:val="00F920A6"/>
    <w:rsid w:val="00F944F9"/>
    <w:rsid w:val="00F94811"/>
    <w:rsid w:val="00F953B0"/>
    <w:rsid w:val="00F95B5A"/>
    <w:rsid w:val="00F9627D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semiHidden/>
    <w:unhideWhenUsed/>
    <w:rsid w:val="004B7C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B7CF0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7b1cf317-af41-45ad-8637-b483ded5e117"/>
    <ds:schemaRef ds:uri="http://schemas.microsoft.com/office/2006/documentManagement/types"/>
    <ds:schemaRef ds:uri="8903a070-bb70-4b9a-bf08-58e3e1c59c53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</TotalTime>
  <Pages>8</Pages>
  <Words>1571</Words>
  <Characters>11510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Andryszczak Anna (PSG)</cp:lastModifiedBy>
  <cp:revision>2</cp:revision>
  <cp:lastPrinted>2026-05-13T10:04:00Z</cp:lastPrinted>
  <dcterms:created xsi:type="dcterms:W3CDTF">2026-05-13T10:05:00Z</dcterms:created>
  <dcterms:modified xsi:type="dcterms:W3CDTF">2026-05-13T10:05:00Z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